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FE5775" w14:textId="619896CA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</w:t>
      </w:r>
      <w:r w:rsidR="00DA7CE4">
        <w:rPr>
          <w:noProof w:val="0"/>
          <w:sz w:val="24"/>
          <w:szCs w:val="24"/>
        </w:rPr>
        <w:t>1</w:t>
      </w:r>
      <w:r w:rsidR="006A5DFC">
        <w:rPr>
          <w:noProof w:val="0"/>
          <w:sz w:val="24"/>
          <w:szCs w:val="24"/>
        </w:rPr>
        <w:t>1</w:t>
      </w:r>
      <w:r>
        <w:rPr>
          <w:noProof w:val="0"/>
          <w:sz w:val="24"/>
          <w:szCs w:val="24"/>
        </w:rPr>
        <w:t>-e</w:t>
      </w:r>
      <w:r>
        <w:rPr>
          <w:noProof w:val="0"/>
          <w:sz w:val="24"/>
        </w:rPr>
        <w:tab/>
      </w:r>
      <w:r w:rsidR="00546E8A" w:rsidRPr="00546E8A">
        <w:rPr>
          <w:noProof w:val="0"/>
          <w:sz w:val="24"/>
          <w:lang w:eastAsia="ja-JP"/>
        </w:rPr>
        <w:t>R3-21075</w:t>
      </w:r>
      <w:r w:rsidR="00546E8A">
        <w:rPr>
          <w:noProof w:val="0"/>
          <w:sz w:val="24"/>
          <w:lang w:eastAsia="ja-JP"/>
        </w:rPr>
        <w:t>7</w:t>
      </w:r>
    </w:p>
    <w:p w14:paraId="296DE2BF" w14:textId="4915E292" w:rsidR="006C0ABA" w:rsidRPr="00147B6F" w:rsidRDefault="006A5DFC" w:rsidP="006C0ABA">
      <w:pPr>
        <w:pStyle w:val="Header"/>
        <w:tabs>
          <w:tab w:val="right" w:pos="9923"/>
        </w:tabs>
        <w:ind w:right="-7"/>
        <w:rPr>
          <w:bCs/>
          <w:noProof w:val="0"/>
          <w:sz w:val="24"/>
        </w:rPr>
      </w:pPr>
      <w:r w:rsidRPr="009B158C">
        <w:rPr>
          <w:rFonts w:eastAsia="Batang"/>
          <w:color w:val="000000"/>
          <w:sz w:val="24"/>
          <w:szCs w:val="24"/>
        </w:rPr>
        <w:t>25 January - 4 February 2021</w:t>
      </w:r>
    </w:p>
    <w:p w14:paraId="77A0788C" w14:textId="77777777" w:rsidR="006C0ABA" w:rsidRDefault="006C0ABA" w:rsidP="006C0AB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noProof w:val="0"/>
          <w:sz w:val="24"/>
        </w:rPr>
        <w:t>Online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64D242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A5DFC">
              <w:rPr>
                <w:i/>
                <w:noProof/>
                <w:sz w:val="14"/>
              </w:rPr>
              <w:t>1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5159E52F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7302A5">
              <w:rPr>
                <w:b/>
                <w:noProof/>
                <w:sz w:val="28"/>
              </w:rPr>
              <w:t>6</w:t>
            </w:r>
            <w:r w:rsidR="005E127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1EB22A21" w:rsidR="001E41F3" w:rsidRPr="00F42DBA" w:rsidRDefault="00546E8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0016</w:t>
            </w:r>
            <w:bookmarkStart w:id="1" w:name="_GoBack"/>
            <w:bookmarkEnd w:id="1"/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66CDE565" w:rsidR="001E41F3" w:rsidRPr="00410371" w:rsidRDefault="001A60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111B9D2F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A15E58">
              <w:rPr>
                <w:b/>
                <w:sz w:val="28"/>
                <w:szCs w:val="28"/>
              </w:rPr>
              <w:t>6</w:t>
            </w:r>
            <w:r w:rsidRPr="001E2948">
              <w:rPr>
                <w:b/>
                <w:sz w:val="28"/>
                <w:szCs w:val="28"/>
              </w:rPr>
              <w:t>.</w:t>
            </w:r>
            <w:r w:rsidR="005E127B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.</w:t>
            </w:r>
            <w:r w:rsidR="00736223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06E6EE01" w:rsidR="001E41F3" w:rsidRDefault="005E127B">
            <w:pPr>
              <w:pStyle w:val="CRCoverPage"/>
              <w:spacing w:after="0"/>
              <w:ind w:left="100"/>
              <w:rPr>
                <w:noProof/>
              </w:rPr>
            </w:pPr>
            <w:r w:rsidRPr="005E127B">
              <w:rPr>
                <w:lang w:eastAsia="ko-KR"/>
              </w:rPr>
              <w:t xml:space="preserve">E1 </w:t>
            </w:r>
            <w:proofErr w:type="spellStart"/>
            <w:r w:rsidRPr="005E127B">
              <w:rPr>
                <w:lang w:eastAsia="ko-KR"/>
              </w:rPr>
              <w:t>Signaling</w:t>
            </w:r>
            <w:proofErr w:type="spellEnd"/>
            <w:r w:rsidRPr="005E127B">
              <w:rPr>
                <w:lang w:eastAsia="ko-KR"/>
              </w:rPr>
              <w:t xml:space="preserve"> Transport for eNB CP-UP separation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3BB8DB2C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3406B742" w:rsidR="001E41F3" w:rsidRPr="007302A5" w:rsidRDefault="007302A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proofErr w:type="spellStart"/>
            <w:r w:rsidRPr="007302A5">
              <w:rPr>
                <w:rFonts w:eastAsia="MS Mincho"/>
                <w:color w:val="000000"/>
                <w:lang w:val="en-US" w:eastAsia="ja-JP"/>
              </w:rPr>
              <w:t>LTE_NR_arch_evo_enh</w:t>
            </w:r>
            <w:proofErr w:type="spellEnd"/>
            <w:r w:rsidRPr="007302A5">
              <w:rPr>
                <w:rFonts w:eastAsia="MS Mincho"/>
                <w:color w:val="000000"/>
                <w:lang w:val="en-US"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Pr="007302A5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34C4103F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6A5DF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A5DFC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6A5DFC">
              <w:rPr>
                <w:noProof/>
              </w:rPr>
              <w:t>15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11182F23" w:rsidR="001E41F3" w:rsidRDefault="001A60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3" w:name="_Hlk8844527"/>
            <w:r>
              <w:rPr>
                <w:b/>
                <w:i/>
                <w:noProof/>
              </w:rPr>
              <w:t>Release</w:t>
            </w:r>
            <w:bookmarkEnd w:id="3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1CE57A40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8844517"/>
            <w:r>
              <w:rPr>
                <w:noProof/>
              </w:rPr>
              <w:t>Rel-1</w:t>
            </w:r>
            <w:bookmarkEnd w:id="4"/>
            <w:r w:rsidR="006A5DFC">
              <w:rPr>
                <w:noProof/>
              </w:rPr>
              <w:t>7</w:t>
            </w:r>
          </w:p>
        </w:tc>
      </w:tr>
      <w:tr w:rsidR="006A5DFC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6A5DFC" w:rsidRDefault="006A5DFC" w:rsidP="006A5D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2F976B" w14:textId="77777777" w:rsidR="006A5DFC" w:rsidRDefault="006A5DFC" w:rsidP="006A5D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54D0DE01" w:rsidR="006A5DFC" w:rsidRDefault="006A5DFC" w:rsidP="006A5D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4B24E564" w:rsidR="006A5DFC" w:rsidRPr="007C2097" w:rsidRDefault="006A5DFC" w:rsidP="006A5D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7456440F" w:rsidR="006A5DFC" w:rsidRDefault="007302A5" w:rsidP="008D25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E1 interface will be used to support eNBs CP-UP separation. The changes are needed to extend the </w:t>
            </w:r>
            <w:r w:rsidR="0043691A">
              <w:rPr>
                <w:noProof/>
              </w:rPr>
              <w:t>Signaling Transport specification</w:t>
            </w:r>
            <w:r>
              <w:rPr>
                <w:noProof/>
              </w:rPr>
              <w:t xml:space="preserve"> to eNBs.</w:t>
            </w:r>
          </w:p>
        </w:tc>
      </w:tr>
      <w:tr w:rsidR="001E41F3" w14:paraId="2DCFBB1E" w14:textId="77777777" w:rsidTr="00E26006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1CACF2" w14:textId="0B8D5E86" w:rsidR="006A5DFC" w:rsidRDefault="007302A5" w:rsidP="008D25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the support of eNBs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6DDFE855" w:rsidR="00A15E58" w:rsidRDefault="007302A5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 CP-UP separation is not supported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Pr="00A840EA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840E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3B7A7462" w:rsidR="00A15E58" w:rsidRPr="00A840EA" w:rsidRDefault="008F7F53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1, 2, 3.1, 6, 7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0D61C28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30858590" w:rsidR="00A15E58" w:rsidRDefault="001A603A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2BB5A9E3" w:rsidR="00A15E58" w:rsidRDefault="001A603A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6952CB2C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6C0ABA">
          <w:headerReference w:type="even" r:id="rId15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5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5"/>
    </w:p>
    <w:p w14:paraId="32A2D077" w14:textId="4873BD5A" w:rsidR="005E127B" w:rsidRPr="00A014C5" w:rsidRDefault="005E127B" w:rsidP="005E127B">
      <w:pPr>
        <w:pStyle w:val="Heading1"/>
      </w:pPr>
      <w:r>
        <w:t>1</w:t>
      </w:r>
      <w:r>
        <w:tab/>
      </w:r>
      <w:r w:rsidRPr="00A014C5">
        <w:t>Scope</w:t>
      </w:r>
    </w:p>
    <w:p w14:paraId="2B2443F1" w14:textId="0511E9E3" w:rsidR="005E127B" w:rsidRPr="00A014C5" w:rsidRDefault="005E127B" w:rsidP="005E127B">
      <w:r w:rsidRPr="00A014C5">
        <w:t xml:space="preserve">The present document </w:t>
      </w:r>
      <w:r w:rsidRPr="00A014C5">
        <w:rPr>
          <w:rFonts w:hint="eastAsia"/>
          <w:lang w:eastAsia="ja-JP"/>
        </w:rPr>
        <w:t xml:space="preserve">specifies the standards for Signalling Transport to be used across </w:t>
      </w:r>
      <w:r w:rsidRPr="00A014C5">
        <w:rPr>
          <w:lang w:eastAsia="ja-JP"/>
        </w:rPr>
        <w:t xml:space="preserve">the E1 </w:t>
      </w:r>
      <w:r w:rsidRPr="00A014C5">
        <w:rPr>
          <w:rFonts w:hint="eastAsia"/>
          <w:lang w:eastAsia="ja-JP"/>
        </w:rPr>
        <w:t>interface</w:t>
      </w:r>
      <w:r w:rsidRPr="00A014C5">
        <w:rPr>
          <w:lang w:eastAsia="ja-JP"/>
        </w:rPr>
        <w:t xml:space="preserve">. </w:t>
      </w:r>
      <w:r w:rsidRPr="00A014C5">
        <w:t>The E1 interface provides means for the interconnection of gNB-CU-CP and gNB-CU-UP</w:t>
      </w:r>
      <w:ins w:id="6" w:author="Ericsson User" w:date="2021-01-14T22:44:00Z">
        <w:r w:rsidR="008F7F53">
          <w:t xml:space="preserve">, or for </w:t>
        </w:r>
        <w:r w:rsidR="008F7F53" w:rsidRPr="00A014C5">
          <w:t xml:space="preserve">the interconnection of </w:t>
        </w:r>
        <w:r w:rsidR="008F7F53">
          <w:t>ng-e</w:t>
        </w:r>
        <w:r w:rsidR="008F7F53" w:rsidRPr="00A014C5">
          <w:t xml:space="preserve">NB-CU-CP and </w:t>
        </w:r>
        <w:r w:rsidR="008F7F53">
          <w:t>ng-e</w:t>
        </w:r>
        <w:r w:rsidR="008F7F53" w:rsidRPr="00A014C5">
          <w:t>NB-CU-UP</w:t>
        </w:r>
      </w:ins>
      <w:r w:rsidRPr="00A014C5">
        <w:t xml:space="preserve"> within the NG-RAN architecture (TS 38.401 [2]).</w:t>
      </w:r>
      <w:ins w:id="7" w:author="Ericsson User" w:date="2021-01-14T22:41:00Z">
        <w:r w:rsidR="008F7F53" w:rsidRPr="008F7F53">
          <w:t xml:space="preserve"> </w:t>
        </w:r>
        <w:r w:rsidR="008F7F53" w:rsidRPr="00A014C5">
          <w:t xml:space="preserve">The E1 interface </w:t>
        </w:r>
      </w:ins>
      <w:ins w:id="8" w:author="Ericsson User" w:date="2021-01-14T22:42:00Z">
        <w:r w:rsidR="008F7F53">
          <w:t xml:space="preserve">also </w:t>
        </w:r>
      </w:ins>
      <w:ins w:id="9" w:author="Ericsson User" w:date="2021-01-14T22:41:00Z">
        <w:r w:rsidR="008F7F53" w:rsidRPr="00A014C5">
          <w:t xml:space="preserve">provides means for the interconnection of </w:t>
        </w:r>
      </w:ins>
      <w:ins w:id="10" w:author="Ericsson User" w:date="2021-01-14T22:42:00Z">
        <w:r w:rsidR="008F7F53">
          <w:t>eNB*</w:t>
        </w:r>
      </w:ins>
      <w:ins w:id="11" w:author="Ericsson User" w:date="2021-01-14T22:41:00Z">
        <w:r w:rsidR="008F7F53" w:rsidRPr="00A014C5">
          <w:t xml:space="preserve"> and </w:t>
        </w:r>
      </w:ins>
      <w:ins w:id="12" w:author="Ericsson User" w:date="2021-01-14T22:42:00Z">
        <w:r w:rsidR="008F7F53">
          <w:t>e</w:t>
        </w:r>
      </w:ins>
      <w:ins w:id="13" w:author="Ericsson User" w:date="2021-01-14T22:41:00Z">
        <w:r w:rsidR="008F7F53" w:rsidRPr="00A014C5">
          <w:t xml:space="preserve">NB-UP within the </w:t>
        </w:r>
      </w:ins>
      <w:ins w:id="14" w:author="Ericsson User" w:date="2021-01-14T22:42:00Z">
        <w:r w:rsidR="008F7F53">
          <w:t>E-UTRAN</w:t>
        </w:r>
      </w:ins>
      <w:ins w:id="15" w:author="Ericsson User" w:date="2021-01-14T22:41:00Z">
        <w:r w:rsidR="008F7F53" w:rsidRPr="00A014C5">
          <w:t xml:space="preserve"> architecture (TS 3</w:t>
        </w:r>
      </w:ins>
      <w:ins w:id="16" w:author="Ericsson User" w:date="2021-01-14T22:42:00Z">
        <w:r w:rsidR="008F7F53">
          <w:t>6</w:t>
        </w:r>
      </w:ins>
      <w:ins w:id="17" w:author="Ericsson User" w:date="2021-01-14T22:41:00Z">
        <w:r w:rsidR="008F7F53" w:rsidRPr="00A014C5">
          <w:t>.401 [</w:t>
        </w:r>
      </w:ins>
      <w:ins w:id="18" w:author="Ericsson User" w:date="2021-01-14T22:43:00Z">
        <w:r w:rsidR="008F7F53">
          <w:t>x</w:t>
        </w:r>
      </w:ins>
      <w:ins w:id="19" w:author="Ericsson User" w:date="2021-01-14T22:41:00Z">
        <w:r w:rsidR="008F7F53" w:rsidRPr="00A014C5">
          <w:t>]).</w:t>
        </w:r>
      </w:ins>
    </w:p>
    <w:p w14:paraId="294F3ECE" w14:textId="77777777" w:rsidR="005E127B" w:rsidRPr="00A014C5" w:rsidRDefault="005E127B" w:rsidP="005E127B">
      <w:pPr>
        <w:pStyle w:val="Heading1"/>
      </w:pPr>
      <w:bookmarkStart w:id="20" w:name="_Toc20955426"/>
      <w:bookmarkStart w:id="21" w:name="_Toc36556109"/>
      <w:bookmarkStart w:id="22" w:name="_Toc51762970"/>
      <w:r w:rsidRPr="00A014C5">
        <w:t>2</w:t>
      </w:r>
      <w:r w:rsidRPr="00A014C5">
        <w:tab/>
        <w:t>References</w:t>
      </w:r>
      <w:bookmarkEnd w:id="20"/>
      <w:bookmarkEnd w:id="21"/>
      <w:bookmarkEnd w:id="22"/>
    </w:p>
    <w:p w14:paraId="60293EE6" w14:textId="77777777" w:rsidR="005E127B" w:rsidRPr="00A014C5" w:rsidRDefault="005E127B" w:rsidP="005E127B">
      <w:r w:rsidRPr="00A014C5">
        <w:t>The following documents contain provisions which, through reference in this text, constitute provisions of the present document.</w:t>
      </w:r>
    </w:p>
    <w:p w14:paraId="295EE422" w14:textId="77777777" w:rsidR="005E127B" w:rsidRPr="00A014C5" w:rsidRDefault="005E127B" w:rsidP="005E127B">
      <w:pPr>
        <w:pStyle w:val="B10"/>
      </w:pPr>
      <w:bookmarkStart w:id="23" w:name="OLE_LINK1"/>
      <w:bookmarkStart w:id="24" w:name="OLE_LINK2"/>
      <w:bookmarkStart w:id="25" w:name="OLE_LINK3"/>
      <w:bookmarkStart w:id="26" w:name="OLE_LINK4"/>
      <w:r w:rsidRPr="00A014C5">
        <w:t>-</w:t>
      </w:r>
      <w:r w:rsidRPr="00A014C5">
        <w:tab/>
        <w:t>References are either specific (identified by date of publication, edition number, version number, etc.) or non</w:t>
      </w:r>
      <w:r w:rsidRPr="00A014C5">
        <w:noBreakHyphen/>
        <w:t>specific.</w:t>
      </w:r>
    </w:p>
    <w:p w14:paraId="3862B961" w14:textId="77777777" w:rsidR="005E127B" w:rsidRPr="00A014C5" w:rsidRDefault="005E127B" w:rsidP="005E127B">
      <w:pPr>
        <w:pStyle w:val="B10"/>
      </w:pPr>
      <w:r w:rsidRPr="00A014C5">
        <w:t>-</w:t>
      </w:r>
      <w:r w:rsidRPr="00A014C5">
        <w:tab/>
        <w:t>For a specific reference, subsequent revisions do not apply.</w:t>
      </w:r>
    </w:p>
    <w:p w14:paraId="3E6E8D96" w14:textId="77777777" w:rsidR="005E127B" w:rsidRPr="00A014C5" w:rsidRDefault="005E127B" w:rsidP="005E127B">
      <w:pPr>
        <w:pStyle w:val="B10"/>
      </w:pPr>
      <w:r w:rsidRPr="00A014C5">
        <w:t>-</w:t>
      </w:r>
      <w:r w:rsidRPr="00A014C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014C5">
        <w:rPr>
          <w:i/>
        </w:rPr>
        <w:t xml:space="preserve"> in the same Release as the present document</w:t>
      </w:r>
      <w:r w:rsidRPr="00A014C5">
        <w:t>.</w:t>
      </w:r>
    </w:p>
    <w:bookmarkEnd w:id="23"/>
    <w:bookmarkEnd w:id="24"/>
    <w:bookmarkEnd w:id="25"/>
    <w:bookmarkEnd w:id="26"/>
    <w:p w14:paraId="323A9B0B" w14:textId="77777777" w:rsidR="005E127B" w:rsidRPr="00A014C5" w:rsidRDefault="005E127B" w:rsidP="005E127B">
      <w:pPr>
        <w:pStyle w:val="EX"/>
      </w:pPr>
      <w:r w:rsidRPr="00A014C5">
        <w:t>[1]</w:t>
      </w:r>
      <w:r w:rsidRPr="00A014C5">
        <w:tab/>
        <w:t>3GPP TR 21.905: "Vocabulary for 3GPP Specifications".</w:t>
      </w:r>
    </w:p>
    <w:p w14:paraId="0D5ACFE3" w14:textId="77777777" w:rsidR="005E127B" w:rsidRPr="00A014C5" w:rsidRDefault="005E127B" w:rsidP="005E127B">
      <w:pPr>
        <w:pStyle w:val="EX"/>
      </w:pPr>
      <w:r w:rsidRPr="00A014C5">
        <w:t>[2]</w:t>
      </w:r>
      <w:r w:rsidRPr="00A014C5">
        <w:tab/>
        <w:t>3GPP TS 38.401: "NG-RAN; Architecture description".</w:t>
      </w:r>
    </w:p>
    <w:p w14:paraId="6FE5F79A" w14:textId="77777777" w:rsidR="005E127B" w:rsidRPr="00A014C5" w:rsidRDefault="005E127B" w:rsidP="005E127B">
      <w:pPr>
        <w:pStyle w:val="EX"/>
      </w:pPr>
      <w:r w:rsidRPr="00A014C5">
        <w:t>[3]</w:t>
      </w:r>
      <w:r w:rsidRPr="00A014C5">
        <w:tab/>
        <w:t>IETF RFC 8200 (2017-07): "Internet Protocol, Version 6 (IPv6) Specification".</w:t>
      </w:r>
    </w:p>
    <w:p w14:paraId="6458BB5D" w14:textId="77777777" w:rsidR="005E127B" w:rsidRPr="00A014C5" w:rsidRDefault="005E127B" w:rsidP="005E127B">
      <w:pPr>
        <w:pStyle w:val="EX"/>
      </w:pPr>
      <w:r w:rsidRPr="00A014C5">
        <w:t>[4]</w:t>
      </w:r>
      <w:r w:rsidRPr="00A014C5">
        <w:tab/>
        <w:t>IETF RFC 791 (1981-09)</w:t>
      </w:r>
      <w:r w:rsidRPr="00A014C5">
        <w:rPr>
          <w:rFonts w:hint="eastAsia"/>
          <w:lang w:eastAsia="ja-JP"/>
        </w:rPr>
        <w:t xml:space="preserve">: </w:t>
      </w:r>
      <w:r w:rsidRPr="00A014C5">
        <w:t>"Internet Protocol".</w:t>
      </w:r>
    </w:p>
    <w:p w14:paraId="3B18D8B2" w14:textId="77777777" w:rsidR="005E127B" w:rsidRPr="00A014C5" w:rsidRDefault="005E127B" w:rsidP="005E127B">
      <w:pPr>
        <w:pStyle w:val="EX"/>
      </w:pPr>
      <w:r w:rsidRPr="00A014C5">
        <w:t>[5]</w:t>
      </w:r>
      <w:r w:rsidRPr="00A014C5">
        <w:tab/>
        <w:t>IETF RFC 2474 (1998-12): "Definition of the Differentiated Services Field (DS Field) in the IPv4 and IPv6 Headers".</w:t>
      </w:r>
    </w:p>
    <w:p w14:paraId="433DEC72" w14:textId="77777777" w:rsidR="005E127B" w:rsidRPr="00A014C5" w:rsidRDefault="005E127B" w:rsidP="005E127B">
      <w:pPr>
        <w:pStyle w:val="EX"/>
      </w:pPr>
      <w:r w:rsidRPr="00A014C5">
        <w:t>[6]</w:t>
      </w:r>
      <w:r w:rsidRPr="00A014C5">
        <w:tab/>
        <w:t>IETF RFC 4960 (2007-09): "Stream Control Transmission Protocol".</w:t>
      </w:r>
    </w:p>
    <w:p w14:paraId="39A4ABB4" w14:textId="77777777" w:rsidR="005E127B" w:rsidRPr="00A014C5" w:rsidRDefault="005E127B" w:rsidP="005E127B">
      <w:pPr>
        <w:pStyle w:val="EX"/>
      </w:pPr>
      <w:r w:rsidRPr="00A014C5">
        <w:t>[7]</w:t>
      </w:r>
      <w:r w:rsidRPr="00A014C5">
        <w:tab/>
        <w:t>3GPP TS 38.460: "NG-RAN; E1 general aspects and principles".</w:t>
      </w:r>
    </w:p>
    <w:p w14:paraId="7D5BED81" w14:textId="77777777" w:rsidR="005E127B" w:rsidRPr="00A014C5" w:rsidRDefault="005E127B" w:rsidP="005E127B">
      <w:pPr>
        <w:pStyle w:val="EX"/>
      </w:pPr>
      <w:r w:rsidRPr="00A014C5">
        <w:t>[8]</w:t>
      </w:r>
      <w:r w:rsidRPr="00A014C5">
        <w:tab/>
        <w:t>3GPP TS 38.461: "NG-RAN; E1 layer 1".</w:t>
      </w:r>
    </w:p>
    <w:p w14:paraId="4AB37B41" w14:textId="77777777" w:rsidR="005E127B" w:rsidRPr="00A014C5" w:rsidRDefault="005E127B" w:rsidP="005E127B">
      <w:pPr>
        <w:pStyle w:val="EX"/>
      </w:pPr>
      <w:r w:rsidRPr="00A014C5">
        <w:t>[9]</w:t>
      </w:r>
      <w:r w:rsidRPr="00A014C5">
        <w:tab/>
        <w:t>3GPP TS 38.463: "NG-RAN; E1 Application Protocol (E1AP)".</w:t>
      </w:r>
    </w:p>
    <w:p w14:paraId="628C3D29" w14:textId="77777777" w:rsidR="005E127B" w:rsidRPr="00A014C5" w:rsidRDefault="005E127B" w:rsidP="005E127B">
      <w:pPr>
        <w:pStyle w:val="EX"/>
      </w:pPr>
      <w:r w:rsidRPr="00A014C5">
        <w:t>[10]</w:t>
      </w:r>
      <w:r w:rsidRPr="00A014C5">
        <w:tab/>
        <w:t xml:space="preserve">3GPP TS 38.300: "NR; </w:t>
      </w:r>
      <w:r w:rsidRPr="00F6772A">
        <w:t xml:space="preserve">NR and NG-RAN </w:t>
      </w:r>
      <w:r w:rsidRPr="00A014C5">
        <w:t xml:space="preserve">Overall </w:t>
      </w:r>
      <w:r>
        <w:t>D</w:t>
      </w:r>
      <w:r w:rsidRPr="00A014C5">
        <w:t>escription; Stage-2".</w:t>
      </w:r>
    </w:p>
    <w:p w14:paraId="391331DA" w14:textId="77777777" w:rsidR="005E127B" w:rsidRPr="00A014C5" w:rsidRDefault="005E127B" w:rsidP="005E127B">
      <w:pPr>
        <w:pStyle w:val="EX"/>
      </w:pPr>
      <w:r w:rsidRPr="00A014C5">
        <w:t>[11]</w:t>
      </w:r>
      <w:r w:rsidRPr="00A014C5">
        <w:tab/>
        <w:t>IETF RFC 6083 (2011-01): "Datagram Transport Layer Security (DTLS) for Stream Control Transmission Protocol (SCTP)".</w:t>
      </w:r>
    </w:p>
    <w:p w14:paraId="306C3783" w14:textId="646090C4" w:rsidR="005E127B" w:rsidRDefault="005E127B" w:rsidP="005E127B">
      <w:pPr>
        <w:pStyle w:val="EX"/>
        <w:rPr>
          <w:ins w:id="27" w:author="Ericsson User" w:date="2021-01-14T22:42:00Z"/>
        </w:rPr>
      </w:pPr>
      <w:r w:rsidRPr="00A014C5">
        <w:t>[12]</w:t>
      </w:r>
      <w:r w:rsidRPr="00A014C5">
        <w:tab/>
        <w:t>IETF RFC 6335 (2011-08): "Internet Assigned Numbers Authority (IANA) Procedures for the Management of the Service Name and Transport Protocol Port Number Registry".</w:t>
      </w:r>
    </w:p>
    <w:p w14:paraId="679E934E" w14:textId="7FE3B932" w:rsidR="008F7F53" w:rsidRDefault="008F7F53" w:rsidP="005E127B">
      <w:pPr>
        <w:pStyle w:val="EX"/>
        <w:rPr>
          <w:ins w:id="28" w:author="Ericsson User" w:date="2021-01-14T22:47:00Z"/>
        </w:rPr>
      </w:pPr>
      <w:ins w:id="29" w:author="Ericsson User" w:date="2021-01-14T22:42:00Z">
        <w:r>
          <w:t>[</w:t>
        </w:r>
      </w:ins>
      <w:ins w:id="30" w:author="Ericsson User" w:date="2021-01-14T22:43:00Z">
        <w:r>
          <w:t>x</w:t>
        </w:r>
      </w:ins>
      <w:ins w:id="31" w:author="Ericsson User" w:date="2021-01-14T22:42:00Z">
        <w:r>
          <w:t>]</w:t>
        </w:r>
      </w:ins>
      <w:ins w:id="32" w:author="Ericsson User" w:date="2021-01-14T22:43:00Z">
        <w:r>
          <w:tab/>
        </w:r>
        <w:r w:rsidRPr="00A014C5">
          <w:t>3GPP TS 3</w:t>
        </w:r>
        <w:r>
          <w:t>6</w:t>
        </w:r>
        <w:r w:rsidRPr="00A014C5">
          <w:t>.401: "</w:t>
        </w:r>
        <w:r>
          <w:t>E-UTRAN</w:t>
        </w:r>
        <w:r w:rsidRPr="00A014C5">
          <w:t>; Architecture description".</w:t>
        </w:r>
      </w:ins>
    </w:p>
    <w:p w14:paraId="5E44AE3B" w14:textId="1B9E5563" w:rsidR="008F7F53" w:rsidRPr="00A014C5" w:rsidRDefault="008F7F53" w:rsidP="005E127B">
      <w:pPr>
        <w:pStyle w:val="EX"/>
      </w:pPr>
      <w:ins w:id="33" w:author="Ericsson User" w:date="2021-01-14T22:47:00Z">
        <w:r>
          <w:t>[y]</w:t>
        </w:r>
        <w:r>
          <w:tab/>
          <w:t xml:space="preserve">3GPP TS 37.470: </w:t>
        </w:r>
        <w:r w:rsidRPr="00DB1371">
          <w:t>"</w:t>
        </w:r>
        <w:r>
          <w:t>W1 interface; General aspects and principles”</w:t>
        </w:r>
        <w:r w:rsidRPr="00DB1371">
          <w:t>.</w:t>
        </w:r>
      </w:ins>
    </w:p>
    <w:p w14:paraId="429A62B9" w14:textId="77777777" w:rsidR="005E127B" w:rsidRPr="00A014C5" w:rsidRDefault="005E127B" w:rsidP="005E127B">
      <w:pPr>
        <w:pStyle w:val="Heading1"/>
      </w:pPr>
      <w:bookmarkStart w:id="34" w:name="_Toc20955427"/>
      <w:bookmarkStart w:id="35" w:name="_Toc36556110"/>
      <w:bookmarkStart w:id="36" w:name="_Toc51762971"/>
      <w:r w:rsidRPr="00A014C5">
        <w:t>3</w:t>
      </w:r>
      <w:r w:rsidRPr="00A014C5">
        <w:tab/>
        <w:t>Definitions and abbreviations</w:t>
      </w:r>
      <w:bookmarkEnd w:id="34"/>
      <w:bookmarkEnd w:id="35"/>
      <w:bookmarkEnd w:id="36"/>
    </w:p>
    <w:p w14:paraId="37CA2DA5" w14:textId="77777777" w:rsidR="005E127B" w:rsidRPr="00A014C5" w:rsidRDefault="005E127B" w:rsidP="005E127B">
      <w:pPr>
        <w:pStyle w:val="Heading2"/>
      </w:pPr>
      <w:bookmarkStart w:id="37" w:name="_Toc20955428"/>
      <w:bookmarkStart w:id="38" w:name="_Toc36556111"/>
      <w:bookmarkStart w:id="39" w:name="_Toc51762972"/>
      <w:r w:rsidRPr="00A014C5">
        <w:t>3.1</w:t>
      </w:r>
      <w:r w:rsidRPr="00A014C5">
        <w:tab/>
        <w:t>Definitions</w:t>
      </w:r>
      <w:bookmarkEnd w:id="37"/>
      <w:bookmarkEnd w:id="38"/>
      <w:bookmarkEnd w:id="39"/>
    </w:p>
    <w:p w14:paraId="6245F5FF" w14:textId="77777777" w:rsidR="005E127B" w:rsidRPr="00A014C5" w:rsidRDefault="005E127B" w:rsidP="005E127B">
      <w:r w:rsidRPr="00A014C5">
        <w:t xml:space="preserve">For the purposes of the present document, the terms and definitions given in </w:t>
      </w:r>
      <w:bookmarkStart w:id="40" w:name="OLE_LINK6"/>
      <w:bookmarkStart w:id="41" w:name="OLE_LINK7"/>
      <w:bookmarkStart w:id="42" w:name="OLE_LINK8"/>
      <w:r w:rsidRPr="00A014C5">
        <w:t xml:space="preserve">3GPP </w:t>
      </w:r>
      <w:bookmarkEnd w:id="40"/>
      <w:bookmarkEnd w:id="41"/>
      <w:bookmarkEnd w:id="42"/>
      <w:r w:rsidRPr="00A014C5">
        <w:t>TR 21.905 [1] and the following apply. A term defined in the present document takes precedence over the definition of the same term, if any, in 3GPP TR 21.905 [1].</w:t>
      </w:r>
    </w:p>
    <w:p w14:paraId="30FB166C" w14:textId="77777777" w:rsidR="005E127B" w:rsidRPr="00A014C5" w:rsidRDefault="005E127B" w:rsidP="005E127B">
      <w:pPr>
        <w:rPr>
          <w:b/>
        </w:rPr>
      </w:pPr>
      <w:r w:rsidRPr="00A014C5">
        <w:rPr>
          <w:b/>
        </w:rPr>
        <w:lastRenderedPageBreak/>
        <w:t xml:space="preserve">E1: </w:t>
      </w:r>
      <w:r w:rsidRPr="00A014C5">
        <w:t>interface between a gNB-CU-CP and a gNB-CU-UP, providing an interconnection point between the gNB-CU-CP and the gNB-CU-UP.</w:t>
      </w:r>
    </w:p>
    <w:p w14:paraId="5AB27F3A" w14:textId="77777777" w:rsidR="008F7F53" w:rsidRDefault="008F7F53" w:rsidP="008F7F53">
      <w:pPr>
        <w:rPr>
          <w:ins w:id="43" w:author="Ericsson User" w:date="2021-01-14T22:46:00Z"/>
          <w:bCs/>
          <w:lang w:eastAsia="zh-CN"/>
        </w:rPr>
      </w:pPr>
      <w:ins w:id="44" w:author="Ericsson User" w:date="2021-01-14T22:46:00Z">
        <w:r>
          <w:rPr>
            <w:b/>
            <w:lang w:eastAsia="zh-CN"/>
          </w:rPr>
          <w:t>eNB*</w:t>
        </w:r>
        <w:r w:rsidRPr="00DF02BC">
          <w:rPr>
            <w:bCs/>
            <w:lang w:eastAsia="zh-CN"/>
          </w:rPr>
          <w:t xml:space="preserve">: as </w:t>
        </w:r>
        <w:r>
          <w:rPr>
            <w:bCs/>
            <w:lang w:eastAsia="zh-CN"/>
          </w:rPr>
          <w:t>defined in TS 36.401 [x]</w:t>
        </w:r>
      </w:ins>
    </w:p>
    <w:p w14:paraId="0DD1FB91" w14:textId="77777777" w:rsidR="008F7F53" w:rsidRDefault="008F7F53" w:rsidP="008F7F53">
      <w:pPr>
        <w:rPr>
          <w:ins w:id="45" w:author="Ericsson User" w:date="2021-01-14T22:46:00Z"/>
          <w:bCs/>
          <w:lang w:eastAsia="zh-CN"/>
        </w:rPr>
      </w:pPr>
      <w:ins w:id="46" w:author="Ericsson User" w:date="2021-01-14T22:46:00Z">
        <w:r w:rsidRPr="00DF02BC">
          <w:rPr>
            <w:b/>
            <w:bCs/>
          </w:rPr>
          <w:t>eNB-UP</w:t>
        </w:r>
        <w:r>
          <w:t xml:space="preserve">: </w:t>
        </w:r>
        <w:r w:rsidRPr="00DF02BC">
          <w:rPr>
            <w:bCs/>
            <w:lang w:eastAsia="zh-CN"/>
          </w:rPr>
          <w:t xml:space="preserve">as </w:t>
        </w:r>
        <w:r>
          <w:rPr>
            <w:bCs/>
            <w:lang w:eastAsia="zh-CN"/>
          </w:rPr>
          <w:t>defined in TS 36.401 [x]</w:t>
        </w:r>
      </w:ins>
    </w:p>
    <w:p w14:paraId="2B97FE75" w14:textId="13D28200" w:rsidR="005E127B" w:rsidRPr="00A014C5" w:rsidRDefault="005E127B" w:rsidP="008F7F53">
      <w:pPr>
        <w:rPr>
          <w:b/>
          <w:bCs/>
        </w:rPr>
      </w:pPr>
      <w:r w:rsidRPr="00A014C5">
        <w:rPr>
          <w:b/>
        </w:rPr>
        <w:t>gNB</w:t>
      </w:r>
      <w:r w:rsidRPr="00A014C5">
        <w:t xml:space="preserve">: </w:t>
      </w:r>
      <w:r w:rsidRPr="00A014C5">
        <w:rPr>
          <w:lang w:eastAsia="ja-JP"/>
        </w:rPr>
        <w:t>as defined in</w:t>
      </w:r>
      <w:r w:rsidRPr="00A014C5">
        <w:t xml:space="preserve"> TS 38.300 [10]</w:t>
      </w:r>
      <w:r>
        <w:t>.</w:t>
      </w:r>
    </w:p>
    <w:p w14:paraId="0109A473" w14:textId="77777777" w:rsidR="005E127B" w:rsidRPr="00A014C5" w:rsidRDefault="005E127B" w:rsidP="005E127B">
      <w:r w:rsidRPr="00A014C5">
        <w:rPr>
          <w:b/>
          <w:bCs/>
        </w:rPr>
        <w:t>gNB-CU:</w:t>
      </w:r>
      <w:r w:rsidRPr="00A014C5">
        <w:rPr>
          <w:bCs/>
        </w:rPr>
        <w:t xml:space="preserve"> as defined in TS 38.401 [2].</w:t>
      </w:r>
    </w:p>
    <w:p w14:paraId="69F6905D" w14:textId="77777777" w:rsidR="005E127B" w:rsidRPr="00A014C5" w:rsidRDefault="005E127B" w:rsidP="005E127B">
      <w:pPr>
        <w:rPr>
          <w:bCs/>
        </w:rPr>
      </w:pPr>
      <w:r w:rsidRPr="00A014C5">
        <w:rPr>
          <w:b/>
          <w:bCs/>
        </w:rPr>
        <w:t>gNB-CU-CP:</w:t>
      </w:r>
      <w:r w:rsidRPr="00A014C5">
        <w:rPr>
          <w:bCs/>
        </w:rPr>
        <w:t xml:space="preserve"> as defined in TS 38.401 [2].</w:t>
      </w:r>
    </w:p>
    <w:p w14:paraId="330D2FA8" w14:textId="11E85612" w:rsidR="005E127B" w:rsidRDefault="005E127B" w:rsidP="005E127B">
      <w:pPr>
        <w:rPr>
          <w:ins w:id="47" w:author="Ericsson User" w:date="2021-01-14T22:46:00Z"/>
          <w:bCs/>
        </w:rPr>
      </w:pPr>
      <w:r w:rsidRPr="00A014C5">
        <w:rPr>
          <w:b/>
          <w:bCs/>
        </w:rPr>
        <w:t>gNB-CU-UP:</w:t>
      </w:r>
      <w:r w:rsidRPr="00A014C5">
        <w:rPr>
          <w:bCs/>
        </w:rPr>
        <w:t xml:space="preserve"> as defined in TS 38.401 [2].</w:t>
      </w:r>
    </w:p>
    <w:p w14:paraId="7C5F2058" w14:textId="77777777" w:rsidR="008F7F53" w:rsidRDefault="008F7F53" w:rsidP="008F7F53">
      <w:pPr>
        <w:rPr>
          <w:ins w:id="48" w:author="Ericsson User" w:date="2021-01-14T22:46:00Z"/>
          <w:bCs/>
          <w:lang w:eastAsia="zh-CN"/>
        </w:rPr>
      </w:pPr>
      <w:ins w:id="49" w:author="Ericsson User" w:date="2021-01-14T22:46:00Z">
        <w:r w:rsidRPr="00DF02BC">
          <w:rPr>
            <w:b/>
            <w:bCs/>
          </w:rPr>
          <w:t>ng-eNB-CU</w:t>
        </w:r>
        <w:r w:rsidRPr="00A922E8">
          <w:t xml:space="preserve">: </w:t>
        </w:r>
        <w:r w:rsidRPr="00DF02BC">
          <w:rPr>
            <w:bCs/>
            <w:lang w:eastAsia="zh-CN"/>
          </w:rPr>
          <w:t xml:space="preserve">as </w:t>
        </w:r>
        <w:r>
          <w:rPr>
            <w:bCs/>
            <w:lang w:eastAsia="zh-CN"/>
          </w:rPr>
          <w:t>defined in TS 37.470 [y]</w:t>
        </w:r>
      </w:ins>
    </w:p>
    <w:p w14:paraId="6868B9FD" w14:textId="77777777" w:rsidR="008F7F53" w:rsidRDefault="008F7F53" w:rsidP="008F7F53">
      <w:pPr>
        <w:rPr>
          <w:ins w:id="50" w:author="Ericsson User" w:date="2021-01-14T22:46:00Z"/>
        </w:rPr>
      </w:pPr>
      <w:ins w:id="51" w:author="Ericsson User" w:date="2021-01-14T22:46:00Z">
        <w:r w:rsidRPr="00DF02BC">
          <w:rPr>
            <w:b/>
            <w:bCs/>
          </w:rPr>
          <w:t>ng-eNB-</w:t>
        </w:r>
        <w:r>
          <w:rPr>
            <w:b/>
            <w:bCs/>
          </w:rPr>
          <w:t>D</w:t>
        </w:r>
        <w:r w:rsidRPr="00DF02BC">
          <w:rPr>
            <w:b/>
            <w:bCs/>
          </w:rPr>
          <w:t>U</w:t>
        </w:r>
        <w:r w:rsidRPr="00A922E8">
          <w:t xml:space="preserve">: </w:t>
        </w:r>
        <w:r w:rsidRPr="00DF02BC">
          <w:rPr>
            <w:bCs/>
            <w:lang w:eastAsia="zh-CN"/>
          </w:rPr>
          <w:t xml:space="preserve">as </w:t>
        </w:r>
        <w:r>
          <w:rPr>
            <w:bCs/>
            <w:lang w:eastAsia="zh-CN"/>
          </w:rPr>
          <w:t>defined in TS 37.470 [y]</w:t>
        </w:r>
      </w:ins>
    </w:p>
    <w:p w14:paraId="14B42004" w14:textId="1ECED590" w:rsidR="008F7F53" w:rsidRDefault="008F7F53" w:rsidP="008F7F53">
      <w:pPr>
        <w:rPr>
          <w:ins w:id="52" w:author="Ericsson User" w:date="2021-01-14T22:46:00Z"/>
        </w:rPr>
      </w:pPr>
      <w:ins w:id="53" w:author="Ericsson User" w:date="2021-01-14T22:46:00Z">
        <w:r w:rsidRPr="00DF02BC">
          <w:rPr>
            <w:b/>
            <w:bCs/>
          </w:rPr>
          <w:t>ng-eNB-CU-CP</w:t>
        </w:r>
        <w:r w:rsidRPr="00A922E8">
          <w:t>:</w:t>
        </w:r>
        <w:r>
          <w:t xml:space="preserve"> </w:t>
        </w:r>
        <w:r w:rsidRPr="00DF02BC">
          <w:rPr>
            <w:bCs/>
            <w:lang w:eastAsia="zh-CN"/>
          </w:rPr>
          <w:t xml:space="preserve">as </w:t>
        </w:r>
        <w:r>
          <w:rPr>
            <w:bCs/>
            <w:lang w:eastAsia="zh-CN"/>
          </w:rPr>
          <w:t xml:space="preserve">defined in TS </w:t>
        </w:r>
      </w:ins>
      <w:ins w:id="54" w:author="Ericsson User" w:date="2021-01-14T22:47:00Z">
        <w:r>
          <w:rPr>
            <w:bCs/>
            <w:lang w:eastAsia="zh-CN"/>
          </w:rPr>
          <w:t>38.460</w:t>
        </w:r>
      </w:ins>
      <w:ins w:id="55" w:author="Ericsson User" w:date="2021-01-14T22:46:00Z">
        <w:r>
          <w:rPr>
            <w:bCs/>
            <w:lang w:eastAsia="zh-CN"/>
          </w:rPr>
          <w:t xml:space="preserve"> [7]</w:t>
        </w:r>
      </w:ins>
    </w:p>
    <w:p w14:paraId="193AB5DA" w14:textId="3ACB2A65" w:rsidR="008F7F53" w:rsidRPr="00A014C5" w:rsidRDefault="008F7F53" w:rsidP="008F7F53">
      <w:pPr>
        <w:rPr>
          <w:bCs/>
        </w:rPr>
      </w:pPr>
      <w:ins w:id="56" w:author="Ericsson User" w:date="2021-01-14T22:46:00Z">
        <w:r w:rsidRPr="00DF02BC">
          <w:rPr>
            <w:b/>
            <w:bCs/>
          </w:rPr>
          <w:t>ng-eNB-CU-UP:</w:t>
        </w:r>
        <w:r>
          <w:t xml:space="preserve"> </w:t>
        </w:r>
        <w:r w:rsidRPr="00DF02BC">
          <w:rPr>
            <w:bCs/>
            <w:lang w:eastAsia="zh-CN"/>
          </w:rPr>
          <w:t xml:space="preserve">as </w:t>
        </w:r>
        <w:r>
          <w:rPr>
            <w:bCs/>
            <w:lang w:eastAsia="zh-CN"/>
          </w:rPr>
          <w:t>defined in TS 38.460 [7]</w:t>
        </w:r>
      </w:ins>
    </w:p>
    <w:p w14:paraId="1BEA063E" w14:textId="77777777" w:rsidR="005E127B" w:rsidRPr="00A014C5" w:rsidRDefault="005E127B" w:rsidP="005E127B">
      <w:r w:rsidRPr="00A014C5">
        <w:rPr>
          <w:b/>
        </w:rPr>
        <w:t>SCTP endpoint:</w:t>
      </w:r>
      <w:r w:rsidRPr="00A014C5">
        <w:t xml:space="preserve"> as defined in IETF RFC 4960 (2007-09) [6].</w:t>
      </w:r>
    </w:p>
    <w:p w14:paraId="7BFE3390" w14:textId="77777777" w:rsidR="005E127B" w:rsidRPr="00A014C5" w:rsidRDefault="005E127B" w:rsidP="005E127B">
      <w:r w:rsidRPr="00A014C5">
        <w:rPr>
          <w:b/>
        </w:rPr>
        <w:t>SCTP association:</w:t>
      </w:r>
      <w:r w:rsidRPr="00A014C5">
        <w:t xml:space="preserve"> as defined in IETF RFC 4960 (2007-09) [6].</w:t>
      </w:r>
    </w:p>
    <w:p w14:paraId="620D209C" w14:textId="77777777" w:rsidR="005E127B" w:rsidRPr="00A014C5" w:rsidRDefault="005E127B" w:rsidP="005E127B">
      <w:pPr>
        <w:pStyle w:val="Heading2"/>
      </w:pPr>
      <w:bookmarkStart w:id="57" w:name="_Toc20955429"/>
      <w:bookmarkStart w:id="58" w:name="_Toc36556112"/>
      <w:bookmarkStart w:id="59" w:name="_Toc51762973"/>
      <w:r w:rsidRPr="00A014C5">
        <w:t>3.3</w:t>
      </w:r>
      <w:r w:rsidRPr="00A014C5">
        <w:tab/>
        <w:t>Abbreviations</w:t>
      </w:r>
      <w:bookmarkEnd w:id="57"/>
      <w:bookmarkEnd w:id="58"/>
      <w:bookmarkEnd w:id="59"/>
    </w:p>
    <w:p w14:paraId="2CA8DFE8" w14:textId="77777777" w:rsidR="005E127B" w:rsidRPr="00A014C5" w:rsidRDefault="005E127B" w:rsidP="005E127B">
      <w:pPr>
        <w:keepNext/>
      </w:pPr>
      <w:r w:rsidRPr="00A014C5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5A29BF3" w14:textId="77777777" w:rsidR="005E127B" w:rsidRPr="00A014C5" w:rsidRDefault="005E127B" w:rsidP="005E127B">
      <w:pPr>
        <w:pStyle w:val="EW"/>
        <w:rPr>
          <w:lang w:eastAsia="ja-JP"/>
        </w:rPr>
      </w:pPr>
      <w:proofErr w:type="spellStart"/>
      <w:r w:rsidRPr="00A014C5">
        <w:rPr>
          <w:rFonts w:hint="eastAsia"/>
          <w:lang w:eastAsia="ja-JP"/>
        </w:rPr>
        <w:t>DiffServ</w:t>
      </w:r>
      <w:proofErr w:type="spellEnd"/>
      <w:r w:rsidRPr="00A014C5">
        <w:rPr>
          <w:rFonts w:hint="eastAsia"/>
          <w:lang w:eastAsia="ja-JP"/>
        </w:rPr>
        <w:tab/>
        <w:t>Differentiated Service</w:t>
      </w:r>
    </w:p>
    <w:p w14:paraId="2A459CDC" w14:textId="77777777" w:rsidR="005E127B" w:rsidRPr="00A014C5" w:rsidRDefault="005E127B" w:rsidP="005E127B">
      <w:pPr>
        <w:pStyle w:val="EW"/>
        <w:rPr>
          <w:lang w:eastAsia="ja-JP"/>
        </w:rPr>
      </w:pPr>
      <w:r w:rsidRPr="00A014C5">
        <w:t>IANA</w:t>
      </w:r>
      <w:r w:rsidRPr="00A014C5">
        <w:tab/>
        <w:t>Internet Assigned Number Authority</w:t>
      </w:r>
      <w:r w:rsidRPr="00A014C5">
        <w:rPr>
          <w:rFonts w:hint="eastAsia"/>
          <w:lang w:eastAsia="ja-JP"/>
        </w:rPr>
        <w:t xml:space="preserve"> </w:t>
      </w:r>
    </w:p>
    <w:p w14:paraId="4B9F66C2" w14:textId="77777777" w:rsidR="005E127B" w:rsidRPr="00A014C5" w:rsidRDefault="005E127B" w:rsidP="005E127B">
      <w:pPr>
        <w:pStyle w:val="EW"/>
        <w:rPr>
          <w:lang w:eastAsia="ja-JP"/>
        </w:rPr>
      </w:pPr>
      <w:r w:rsidRPr="00A014C5">
        <w:rPr>
          <w:rFonts w:hint="eastAsia"/>
          <w:lang w:eastAsia="ja-JP"/>
        </w:rPr>
        <w:t>IP</w:t>
      </w:r>
      <w:r w:rsidRPr="00A014C5">
        <w:rPr>
          <w:rFonts w:hint="eastAsia"/>
          <w:lang w:eastAsia="ja-JP"/>
        </w:rPr>
        <w:tab/>
        <w:t>Internet Protocol</w:t>
      </w:r>
    </w:p>
    <w:p w14:paraId="3D35FB37" w14:textId="77777777" w:rsidR="005E127B" w:rsidRPr="00A014C5" w:rsidRDefault="005E127B" w:rsidP="005E127B">
      <w:pPr>
        <w:pStyle w:val="EW"/>
        <w:rPr>
          <w:lang w:eastAsia="ja-JP"/>
        </w:rPr>
      </w:pPr>
      <w:r w:rsidRPr="00A014C5">
        <w:rPr>
          <w:rFonts w:hint="eastAsia"/>
          <w:lang w:eastAsia="ja-JP"/>
        </w:rPr>
        <w:t>PPP</w:t>
      </w:r>
      <w:r w:rsidRPr="00A014C5">
        <w:rPr>
          <w:rFonts w:hint="eastAsia"/>
          <w:lang w:eastAsia="ja-JP"/>
        </w:rPr>
        <w:tab/>
        <w:t>Point to Point Protocol</w:t>
      </w:r>
    </w:p>
    <w:p w14:paraId="5AF3458B" w14:textId="77777777" w:rsidR="005E127B" w:rsidRPr="00A014C5" w:rsidRDefault="005E127B" w:rsidP="005E127B">
      <w:pPr>
        <w:pStyle w:val="EW"/>
      </w:pPr>
      <w:r w:rsidRPr="00A014C5">
        <w:rPr>
          <w:rFonts w:hint="eastAsia"/>
          <w:lang w:eastAsia="ja-JP"/>
        </w:rPr>
        <w:t>SCTP</w:t>
      </w:r>
      <w:r w:rsidRPr="00A014C5">
        <w:rPr>
          <w:rFonts w:hint="eastAsia"/>
          <w:lang w:eastAsia="ja-JP"/>
        </w:rPr>
        <w:tab/>
        <w:t>Stream Control Transmission Protocol</w:t>
      </w:r>
    </w:p>
    <w:p w14:paraId="41BFDA29" w14:textId="77777777" w:rsidR="005E127B" w:rsidRPr="00A014C5" w:rsidRDefault="005E127B" w:rsidP="005E127B">
      <w:pPr>
        <w:pStyle w:val="Heading1"/>
      </w:pPr>
      <w:bookmarkStart w:id="60" w:name="_Toc20955430"/>
      <w:bookmarkStart w:id="61" w:name="_Toc36556113"/>
      <w:bookmarkStart w:id="62" w:name="_Toc51762974"/>
      <w:r w:rsidRPr="00A014C5">
        <w:t>4</w:t>
      </w:r>
      <w:r w:rsidRPr="00A014C5">
        <w:tab/>
      </w:r>
      <w:r w:rsidRPr="00A014C5">
        <w:rPr>
          <w:lang w:eastAsia="ja-JP"/>
        </w:rPr>
        <w:t>E1</w:t>
      </w:r>
      <w:r w:rsidRPr="00A014C5">
        <w:rPr>
          <w:rFonts w:hint="eastAsia"/>
        </w:rPr>
        <w:t xml:space="preserve"> </w:t>
      </w:r>
      <w:r w:rsidRPr="00A014C5">
        <w:t>s</w:t>
      </w:r>
      <w:r w:rsidRPr="00A014C5">
        <w:rPr>
          <w:rFonts w:hint="eastAsia"/>
        </w:rPr>
        <w:t>ignal</w:t>
      </w:r>
      <w:r w:rsidRPr="00A014C5">
        <w:rPr>
          <w:rFonts w:hint="eastAsia"/>
          <w:lang w:eastAsia="ja-JP"/>
        </w:rPr>
        <w:t>l</w:t>
      </w:r>
      <w:r w:rsidRPr="00A014C5">
        <w:rPr>
          <w:rFonts w:hint="eastAsia"/>
        </w:rPr>
        <w:t xml:space="preserve">ing </w:t>
      </w:r>
      <w:r w:rsidRPr="00A014C5">
        <w:t>b</w:t>
      </w:r>
      <w:r w:rsidRPr="00A014C5">
        <w:rPr>
          <w:rFonts w:hint="eastAsia"/>
        </w:rPr>
        <w:t>earer</w:t>
      </w:r>
      <w:bookmarkEnd w:id="60"/>
      <w:bookmarkEnd w:id="61"/>
      <w:bookmarkEnd w:id="62"/>
    </w:p>
    <w:p w14:paraId="7821299D" w14:textId="77777777" w:rsidR="005E127B" w:rsidRPr="00A014C5" w:rsidRDefault="005E127B" w:rsidP="005E127B">
      <w:pPr>
        <w:pStyle w:val="Heading2"/>
        <w:rPr>
          <w:lang w:eastAsia="ja-JP"/>
        </w:rPr>
      </w:pPr>
      <w:bookmarkStart w:id="63" w:name="_Toc20955431"/>
      <w:bookmarkStart w:id="64" w:name="_Toc36556114"/>
      <w:bookmarkStart w:id="65" w:name="_Toc51762975"/>
      <w:r w:rsidRPr="00A014C5">
        <w:rPr>
          <w:lang w:eastAsia="ja-JP"/>
        </w:rPr>
        <w:t>4.1</w:t>
      </w:r>
      <w:r w:rsidRPr="00A014C5">
        <w:rPr>
          <w:lang w:eastAsia="ja-JP"/>
        </w:rPr>
        <w:tab/>
      </w:r>
      <w:r w:rsidRPr="00A014C5">
        <w:rPr>
          <w:rFonts w:hint="eastAsia"/>
          <w:lang w:eastAsia="ja-JP"/>
        </w:rPr>
        <w:t xml:space="preserve">Function and </w:t>
      </w:r>
      <w:r w:rsidRPr="00A014C5">
        <w:rPr>
          <w:lang w:eastAsia="ja-JP"/>
        </w:rPr>
        <w:t>p</w:t>
      </w:r>
      <w:r w:rsidRPr="00A014C5">
        <w:rPr>
          <w:rFonts w:hint="eastAsia"/>
          <w:lang w:eastAsia="ja-JP"/>
        </w:rPr>
        <w:t xml:space="preserve">rotocol </w:t>
      </w:r>
      <w:r w:rsidRPr="00A014C5">
        <w:rPr>
          <w:lang w:eastAsia="ja-JP"/>
        </w:rPr>
        <w:t>s</w:t>
      </w:r>
      <w:r w:rsidRPr="00A014C5">
        <w:rPr>
          <w:rFonts w:hint="eastAsia"/>
          <w:lang w:eastAsia="ja-JP"/>
        </w:rPr>
        <w:t>tack</w:t>
      </w:r>
      <w:bookmarkEnd w:id="63"/>
      <w:bookmarkEnd w:id="64"/>
      <w:bookmarkEnd w:id="65"/>
    </w:p>
    <w:p w14:paraId="2B465A42" w14:textId="77777777" w:rsidR="005E127B" w:rsidRPr="00A014C5" w:rsidRDefault="005E127B" w:rsidP="005E127B">
      <w:pPr>
        <w:rPr>
          <w:lang w:eastAsia="ja-JP"/>
        </w:rPr>
      </w:pPr>
      <w:r w:rsidRPr="00A014C5">
        <w:rPr>
          <w:lang w:eastAsia="ja-JP"/>
        </w:rPr>
        <w:t>E1</w:t>
      </w:r>
      <w:r w:rsidRPr="00A014C5">
        <w:rPr>
          <w:rFonts w:hint="eastAsia"/>
        </w:rPr>
        <w:t xml:space="preserve"> </w:t>
      </w:r>
      <w:r w:rsidRPr="00A014C5">
        <w:t>s</w:t>
      </w:r>
      <w:r w:rsidRPr="00A014C5">
        <w:rPr>
          <w:rFonts w:hint="eastAsia"/>
        </w:rPr>
        <w:t xml:space="preserve">ignalling </w:t>
      </w:r>
      <w:r w:rsidRPr="00A014C5">
        <w:t>b</w:t>
      </w:r>
      <w:r w:rsidRPr="00A014C5">
        <w:rPr>
          <w:rFonts w:hint="eastAsia"/>
        </w:rPr>
        <w:t>earer provide</w:t>
      </w:r>
      <w:r w:rsidRPr="00A014C5">
        <w:rPr>
          <w:rFonts w:hint="eastAsia"/>
          <w:lang w:eastAsia="ja-JP"/>
        </w:rPr>
        <w:t>s</w:t>
      </w:r>
      <w:r w:rsidRPr="00A014C5">
        <w:rPr>
          <w:rFonts w:hint="eastAsia"/>
        </w:rPr>
        <w:t xml:space="preserve"> the following functions:</w:t>
      </w:r>
    </w:p>
    <w:p w14:paraId="450150F2" w14:textId="77777777" w:rsidR="005E127B" w:rsidRPr="00A014C5" w:rsidRDefault="005E127B" w:rsidP="005E127B">
      <w:pPr>
        <w:pStyle w:val="B10"/>
        <w:rPr>
          <w:lang w:eastAsia="ja-JP"/>
        </w:rPr>
      </w:pPr>
      <w:r w:rsidRPr="00A014C5">
        <w:t>-</w:t>
      </w:r>
      <w:r w:rsidRPr="00A014C5">
        <w:tab/>
        <w:t>P</w:t>
      </w:r>
      <w:r w:rsidRPr="00A014C5">
        <w:rPr>
          <w:rFonts w:hint="eastAsia"/>
        </w:rPr>
        <w:t xml:space="preserve">rovision of reliable transfer of </w:t>
      </w:r>
      <w:r w:rsidRPr="00A014C5">
        <w:rPr>
          <w:lang w:eastAsia="ja-JP"/>
        </w:rPr>
        <w:t>E1</w:t>
      </w:r>
      <w:r w:rsidRPr="00A014C5">
        <w:rPr>
          <w:rFonts w:hint="eastAsia"/>
        </w:rPr>
        <w:t xml:space="preserve">AP </w:t>
      </w:r>
      <w:r w:rsidRPr="00A014C5">
        <w:rPr>
          <w:rFonts w:hint="eastAsia"/>
          <w:lang w:eastAsia="ja-JP"/>
        </w:rPr>
        <w:t>message</w:t>
      </w:r>
      <w:r w:rsidRPr="00A014C5">
        <w:rPr>
          <w:rFonts w:hint="eastAsia"/>
        </w:rPr>
        <w:t xml:space="preserve"> over </w:t>
      </w:r>
      <w:r w:rsidRPr="00A014C5">
        <w:t>E</w:t>
      </w:r>
      <w:r w:rsidRPr="00A014C5">
        <w:rPr>
          <w:lang w:eastAsia="ja-JP"/>
        </w:rPr>
        <w:t>1</w:t>
      </w:r>
      <w:r w:rsidRPr="00A014C5">
        <w:rPr>
          <w:rFonts w:hint="eastAsia"/>
        </w:rPr>
        <w:t xml:space="preserve"> interface.</w:t>
      </w:r>
    </w:p>
    <w:p w14:paraId="5E8B2BE1" w14:textId="77777777" w:rsidR="005E127B" w:rsidRPr="00A014C5" w:rsidRDefault="005E127B" w:rsidP="005E127B">
      <w:pPr>
        <w:pStyle w:val="B10"/>
        <w:rPr>
          <w:lang w:eastAsia="ja-JP"/>
        </w:rPr>
      </w:pPr>
      <w:r w:rsidRPr="00A014C5">
        <w:t>-</w:t>
      </w:r>
      <w:r w:rsidRPr="00A014C5">
        <w:tab/>
        <w:t>P</w:t>
      </w:r>
      <w:r w:rsidRPr="00A014C5">
        <w:rPr>
          <w:rFonts w:hint="eastAsia"/>
        </w:rPr>
        <w:t xml:space="preserve">rovision of </w:t>
      </w:r>
      <w:r w:rsidRPr="00A014C5">
        <w:t>networking</w:t>
      </w:r>
      <w:r w:rsidRPr="00A014C5">
        <w:rPr>
          <w:rFonts w:hint="eastAsia"/>
        </w:rPr>
        <w:t xml:space="preserve"> and rout</w:t>
      </w:r>
      <w:r w:rsidRPr="00A014C5">
        <w:t>e</w:t>
      </w:r>
      <w:r w:rsidRPr="00A014C5">
        <w:rPr>
          <w:rFonts w:hint="eastAsia"/>
        </w:rPr>
        <w:t>ing function</w:t>
      </w:r>
    </w:p>
    <w:p w14:paraId="1C1F3A05" w14:textId="77777777" w:rsidR="005E127B" w:rsidRPr="00A014C5" w:rsidRDefault="005E127B" w:rsidP="005E127B">
      <w:pPr>
        <w:pStyle w:val="B10"/>
        <w:rPr>
          <w:lang w:eastAsia="ja-JP"/>
        </w:rPr>
      </w:pPr>
      <w:r w:rsidRPr="00A014C5">
        <w:t>-</w:t>
      </w:r>
      <w:r w:rsidRPr="00A014C5">
        <w:tab/>
        <w:t>P</w:t>
      </w:r>
      <w:r w:rsidRPr="00A014C5">
        <w:rPr>
          <w:rFonts w:hint="eastAsia"/>
        </w:rPr>
        <w:t>rovision of redundancy in the signalling network</w:t>
      </w:r>
    </w:p>
    <w:p w14:paraId="75019F24" w14:textId="77777777" w:rsidR="005E127B" w:rsidRPr="00A014C5" w:rsidRDefault="005E127B" w:rsidP="005E127B">
      <w:pPr>
        <w:pStyle w:val="B10"/>
        <w:rPr>
          <w:lang w:eastAsia="ja-JP"/>
        </w:rPr>
      </w:pPr>
      <w:r w:rsidRPr="00A014C5">
        <w:t>-</w:t>
      </w:r>
      <w:r w:rsidRPr="00A014C5">
        <w:tab/>
        <w:t xml:space="preserve">Support for flow control and </w:t>
      </w:r>
      <w:r w:rsidRPr="00A014C5">
        <w:rPr>
          <w:rFonts w:hint="eastAsia"/>
          <w:lang w:eastAsia="ja-JP"/>
        </w:rPr>
        <w:t>congestion control</w:t>
      </w:r>
    </w:p>
    <w:p w14:paraId="5A43134D" w14:textId="77777777" w:rsidR="005E127B" w:rsidRPr="00A014C5" w:rsidRDefault="005E127B" w:rsidP="005E127B">
      <w:pPr>
        <w:rPr>
          <w:lang w:eastAsia="ja-JP"/>
        </w:rPr>
      </w:pPr>
      <w:r w:rsidRPr="00A014C5">
        <w:rPr>
          <w:rFonts w:hint="eastAsia"/>
          <w:lang w:eastAsia="ja-JP"/>
        </w:rPr>
        <w:t xml:space="preserve">The protocol stack for </w:t>
      </w:r>
      <w:r w:rsidRPr="00A014C5">
        <w:rPr>
          <w:lang w:eastAsia="ja-JP"/>
        </w:rPr>
        <w:t>E1</w:t>
      </w:r>
      <w:r w:rsidRPr="00A014C5">
        <w:rPr>
          <w:rFonts w:hint="eastAsia"/>
          <w:lang w:eastAsia="ja-JP"/>
        </w:rPr>
        <w:t xml:space="preserve"> Signalling Bearer is shown in figure </w:t>
      </w:r>
      <w:r w:rsidRPr="00A014C5">
        <w:rPr>
          <w:lang w:eastAsia="ja-JP"/>
        </w:rPr>
        <w:t>4.1-1</w:t>
      </w:r>
      <w:r w:rsidRPr="00A014C5">
        <w:rPr>
          <w:rFonts w:hint="eastAsia"/>
          <w:lang w:eastAsia="ja-JP"/>
        </w:rPr>
        <w:t xml:space="preserve"> and details on each protocol are described in the following sections. </w:t>
      </w:r>
    </w:p>
    <w:bookmarkStart w:id="66" w:name="_MON_1239489410"/>
    <w:bookmarkStart w:id="67" w:name="_MON_1252426043"/>
    <w:bookmarkEnd w:id="66"/>
    <w:bookmarkEnd w:id="67"/>
    <w:bookmarkStart w:id="68" w:name="_MON_1239036830"/>
    <w:bookmarkEnd w:id="68"/>
    <w:p w14:paraId="5A48481D" w14:textId="77777777" w:rsidR="005E127B" w:rsidRPr="00A014C5" w:rsidRDefault="005E127B" w:rsidP="005E127B">
      <w:pPr>
        <w:pStyle w:val="TH"/>
        <w:rPr>
          <w:lang w:eastAsia="ja-JP"/>
        </w:rPr>
      </w:pPr>
      <w:r w:rsidRPr="00A014C5">
        <w:object w:dxaOrig="5985" w:dyaOrig="3405" w14:anchorId="118EE9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9.25pt;height:170.25pt" o:ole="">
            <v:imagedata r:id="rId16" o:title=""/>
          </v:shape>
          <o:OLEObject Type="Embed" ProgID="Word.Picture.8" ShapeID="_x0000_i1025" DrawAspect="Content" ObjectID="_1672176594" r:id="rId17"/>
        </w:object>
      </w:r>
    </w:p>
    <w:p w14:paraId="220363E4" w14:textId="77777777" w:rsidR="005E127B" w:rsidRPr="00A014C5" w:rsidRDefault="005E127B" w:rsidP="005E127B">
      <w:pPr>
        <w:pStyle w:val="TF"/>
        <w:rPr>
          <w:lang w:eastAsia="ja-JP"/>
        </w:rPr>
      </w:pPr>
      <w:r w:rsidRPr="00A014C5">
        <w:rPr>
          <w:rFonts w:hint="eastAsia"/>
          <w:lang w:eastAsia="ja-JP"/>
        </w:rPr>
        <w:t xml:space="preserve">Figure </w:t>
      </w:r>
      <w:r w:rsidRPr="00A014C5">
        <w:rPr>
          <w:lang w:eastAsia="ja-JP"/>
        </w:rPr>
        <w:t>4.1-1</w:t>
      </w:r>
      <w:r w:rsidRPr="00A014C5">
        <w:rPr>
          <w:rFonts w:hint="eastAsia"/>
          <w:lang w:eastAsia="ja-JP"/>
        </w:rPr>
        <w:t xml:space="preserve">: </w:t>
      </w:r>
      <w:r w:rsidRPr="00A014C5">
        <w:rPr>
          <w:lang w:eastAsia="ja-JP"/>
        </w:rPr>
        <w:t>E1</w:t>
      </w:r>
      <w:r w:rsidRPr="00A014C5">
        <w:rPr>
          <w:rFonts w:hint="eastAsia"/>
          <w:lang w:eastAsia="ja-JP"/>
        </w:rPr>
        <w:t xml:space="preserve"> signalling bearer protocol stack</w:t>
      </w:r>
    </w:p>
    <w:p w14:paraId="771BF61F" w14:textId="77777777" w:rsidR="005E127B" w:rsidRPr="00A014C5" w:rsidRDefault="005E127B" w:rsidP="005E127B">
      <w:pPr>
        <w:pStyle w:val="EditorsNote"/>
        <w:rPr>
          <w:color w:val="auto"/>
          <w:lang w:eastAsia="ja-JP"/>
        </w:rPr>
      </w:pPr>
      <w:r w:rsidRPr="00A014C5">
        <w:rPr>
          <w:rFonts w:hint="eastAsia"/>
          <w:color w:val="auto"/>
          <w:lang w:eastAsia="ja-JP"/>
        </w:rPr>
        <w:t>The Transport Network Layer is based on IP transport, comprising SCTP on top of IP</w:t>
      </w:r>
      <w:r w:rsidRPr="00A014C5">
        <w:rPr>
          <w:color w:val="auto"/>
          <w:lang w:eastAsia="ja-JP"/>
        </w:rPr>
        <w:t>.</w:t>
      </w:r>
    </w:p>
    <w:p w14:paraId="06BDEA5E" w14:textId="77777777" w:rsidR="005E127B" w:rsidRPr="00A014C5" w:rsidRDefault="005E127B" w:rsidP="005E127B">
      <w:pPr>
        <w:pStyle w:val="Heading1"/>
        <w:rPr>
          <w:lang w:eastAsia="ja-JP"/>
        </w:rPr>
      </w:pPr>
      <w:bookmarkStart w:id="69" w:name="_Toc20955432"/>
      <w:bookmarkStart w:id="70" w:name="_Toc36556115"/>
      <w:bookmarkStart w:id="71" w:name="_Toc51762976"/>
      <w:r w:rsidRPr="00A014C5">
        <w:rPr>
          <w:lang w:eastAsia="ja-JP"/>
        </w:rPr>
        <w:t>5</w:t>
      </w:r>
      <w:r w:rsidRPr="00A014C5">
        <w:rPr>
          <w:lang w:eastAsia="ja-JP"/>
        </w:rPr>
        <w:tab/>
      </w:r>
      <w:r w:rsidRPr="00A014C5">
        <w:rPr>
          <w:rFonts w:hint="eastAsia"/>
          <w:lang w:eastAsia="ja-JP"/>
        </w:rPr>
        <w:t xml:space="preserve">Data </w:t>
      </w:r>
      <w:r w:rsidRPr="00A014C5">
        <w:rPr>
          <w:lang w:eastAsia="ja-JP"/>
        </w:rPr>
        <w:t>l</w:t>
      </w:r>
      <w:r w:rsidRPr="00A014C5">
        <w:rPr>
          <w:rFonts w:hint="eastAsia"/>
          <w:lang w:eastAsia="ja-JP"/>
        </w:rPr>
        <w:t xml:space="preserve">ink </w:t>
      </w:r>
      <w:r w:rsidRPr="00A014C5">
        <w:rPr>
          <w:lang w:eastAsia="ja-JP"/>
        </w:rPr>
        <w:t>l</w:t>
      </w:r>
      <w:r w:rsidRPr="00A014C5">
        <w:rPr>
          <w:rFonts w:hint="eastAsia"/>
          <w:lang w:eastAsia="ja-JP"/>
        </w:rPr>
        <w:t>ayer</w:t>
      </w:r>
      <w:bookmarkEnd w:id="69"/>
      <w:bookmarkEnd w:id="70"/>
      <w:bookmarkEnd w:id="71"/>
    </w:p>
    <w:p w14:paraId="3ED4C93A" w14:textId="77777777" w:rsidR="005E127B" w:rsidRPr="00A014C5" w:rsidRDefault="005E127B" w:rsidP="005E127B">
      <w:pPr>
        <w:rPr>
          <w:lang w:eastAsia="ja-JP"/>
        </w:rPr>
      </w:pPr>
      <w:r w:rsidRPr="00A014C5">
        <w:rPr>
          <w:rFonts w:hint="eastAsia"/>
          <w:lang w:eastAsia="ja-JP"/>
        </w:rPr>
        <w:t xml:space="preserve">The support of any suitable Data Link Layer protocol, e.g. PPP, Ethernet, etc., shall not be prevented. </w:t>
      </w:r>
    </w:p>
    <w:p w14:paraId="04388EF0" w14:textId="77777777" w:rsidR="005E127B" w:rsidRPr="00A014C5" w:rsidRDefault="005E127B" w:rsidP="005E127B">
      <w:pPr>
        <w:pStyle w:val="Heading1"/>
        <w:rPr>
          <w:lang w:eastAsia="ja-JP"/>
        </w:rPr>
      </w:pPr>
      <w:bookmarkStart w:id="72" w:name="_Toc20955433"/>
      <w:bookmarkStart w:id="73" w:name="_Toc36556116"/>
      <w:bookmarkStart w:id="74" w:name="_Toc51762977"/>
      <w:r w:rsidRPr="00A014C5">
        <w:rPr>
          <w:lang w:eastAsia="ja-JP"/>
        </w:rPr>
        <w:t>6</w:t>
      </w:r>
      <w:r w:rsidRPr="00A014C5">
        <w:rPr>
          <w:lang w:eastAsia="ja-JP"/>
        </w:rPr>
        <w:tab/>
      </w:r>
      <w:r w:rsidRPr="00A014C5">
        <w:rPr>
          <w:rFonts w:hint="eastAsia"/>
          <w:lang w:eastAsia="ja-JP"/>
        </w:rPr>
        <w:t xml:space="preserve">IP </w:t>
      </w:r>
      <w:r w:rsidRPr="00A014C5">
        <w:rPr>
          <w:lang w:eastAsia="ja-JP"/>
        </w:rPr>
        <w:t>l</w:t>
      </w:r>
      <w:r w:rsidRPr="00A014C5">
        <w:rPr>
          <w:rFonts w:hint="eastAsia"/>
          <w:lang w:eastAsia="ja-JP"/>
        </w:rPr>
        <w:t>ayer</w:t>
      </w:r>
      <w:bookmarkEnd w:id="72"/>
      <w:bookmarkEnd w:id="73"/>
      <w:bookmarkEnd w:id="74"/>
    </w:p>
    <w:p w14:paraId="7DB7BA47" w14:textId="2AACD569" w:rsidR="008F7F53" w:rsidRPr="008F7F53" w:rsidRDefault="008F7F53" w:rsidP="008F7F53">
      <w:pPr>
        <w:rPr>
          <w:ins w:id="75" w:author="Ericsson User" w:date="2021-01-14T22:48:00Z"/>
          <w:i/>
          <w:iCs/>
          <w:lang w:eastAsia="ja-JP"/>
        </w:rPr>
      </w:pPr>
      <w:ins w:id="76" w:author="Ericsson User" w:date="2021-01-14T22:48:00Z">
        <w:r w:rsidRPr="008F7F53">
          <w:rPr>
            <w:i/>
            <w:iCs/>
            <w:lang w:eastAsia="ja-JP"/>
          </w:rPr>
          <w:t>Editor’s note; It is FFS how to apply the following section to</w:t>
        </w:r>
      </w:ins>
      <w:ins w:id="77" w:author="Ericsson User" w:date="2021-01-14T22:50:00Z">
        <w:r w:rsidRPr="008F7F53">
          <w:rPr>
            <w:i/>
            <w:iCs/>
            <w:lang w:eastAsia="ja-JP"/>
          </w:rPr>
          <w:t xml:space="preserve"> </w:t>
        </w:r>
        <w:r w:rsidRPr="008F7F53">
          <w:rPr>
            <w:i/>
            <w:iCs/>
          </w:rPr>
          <w:t xml:space="preserve">eNB*, eNB-UP, </w:t>
        </w:r>
      </w:ins>
      <w:ins w:id="78" w:author="Ericsson User" w:date="2021-01-14T22:51:00Z">
        <w:r w:rsidRPr="008F7F53">
          <w:rPr>
            <w:i/>
            <w:iCs/>
          </w:rPr>
          <w:t>ng-eNB-CU-CP and ng-eNB-CU-UP</w:t>
        </w:r>
        <w:r>
          <w:rPr>
            <w:i/>
            <w:iCs/>
          </w:rPr>
          <w:t xml:space="preserve">. For example a note at the beginning </w:t>
        </w:r>
      </w:ins>
      <w:ins w:id="79" w:author="Ericsson User" w:date="2021-01-14T22:52:00Z">
        <w:r>
          <w:rPr>
            <w:i/>
            <w:iCs/>
          </w:rPr>
          <w:t xml:space="preserve">of the section could </w:t>
        </w:r>
        <w:r w:rsidR="00C227AE">
          <w:rPr>
            <w:i/>
            <w:iCs/>
          </w:rPr>
          <w:t xml:space="preserve">apply </w:t>
        </w:r>
      </w:ins>
      <w:ins w:id="80" w:author="Ericsson User" w:date="2021-01-14T22:53:00Z">
        <w:r w:rsidR="00C227AE">
          <w:rPr>
            <w:i/>
            <w:iCs/>
          </w:rPr>
          <w:t xml:space="preserve">equivalence between </w:t>
        </w:r>
        <w:r w:rsidR="00C227AE" w:rsidRPr="00C227AE">
          <w:rPr>
            <w:i/>
            <w:iCs/>
          </w:rPr>
          <w:t>gNB-CU-C</w:t>
        </w:r>
      </w:ins>
      <w:ins w:id="81" w:author="Ericsson User" w:date="2021-01-14T22:54:00Z">
        <w:r w:rsidR="00C227AE">
          <w:rPr>
            <w:i/>
            <w:iCs/>
          </w:rPr>
          <w:t xml:space="preserve">P, eNB* and </w:t>
        </w:r>
        <w:r w:rsidR="00C227AE" w:rsidRPr="008F7F53">
          <w:rPr>
            <w:i/>
            <w:iCs/>
          </w:rPr>
          <w:t>ng-eNB-CU-CP</w:t>
        </w:r>
        <w:r w:rsidR="00C227AE">
          <w:rPr>
            <w:i/>
            <w:iCs/>
          </w:rPr>
          <w:t>. Or each instance of “</w:t>
        </w:r>
        <w:r w:rsidR="00C227AE" w:rsidRPr="00C227AE">
          <w:rPr>
            <w:i/>
            <w:iCs/>
          </w:rPr>
          <w:t>gNB-CU-C</w:t>
        </w:r>
        <w:r w:rsidR="00C227AE">
          <w:rPr>
            <w:i/>
            <w:iCs/>
          </w:rPr>
          <w:t xml:space="preserve">P” could be replaced </w:t>
        </w:r>
      </w:ins>
      <w:ins w:id="82" w:author="Ericsson User" w:date="2021-01-14T22:55:00Z">
        <w:r w:rsidR="00C227AE">
          <w:rPr>
            <w:i/>
            <w:iCs/>
          </w:rPr>
          <w:t>by</w:t>
        </w:r>
      </w:ins>
      <w:ins w:id="83" w:author="Ericsson User" w:date="2021-01-14T22:54:00Z">
        <w:r w:rsidR="00C227AE" w:rsidRPr="00C227AE">
          <w:rPr>
            <w:i/>
            <w:iCs/>
          </w:rPr>
          <w:t xml:space="preserve"> </w:t>
        </w:r>
      </w:ins>
      <w:ins w:id="84" w:author="Ericsson User" w:date="2021-01-14T22:55:00Z">
        <w:r w:rsidR="00C227AE">
          <w:rPr>
            <w:i/>
            <w:iCs/>
          </w:rPr>
          <w:t>“</w:t>
        </w:r>
      </w:ins>
      <w:ins w:id="85" w:author="Ericsson User" w:date="2021-01-14T22:54:00Z">
        <w:r w:rsidR="00C227AE" w:rsidRPr="00C227AE">
          <w:rPr>
            <w:i/>
            <w:iCs/>
          </w:rPr>
          <w:t>gNB-CU-C</w:t>
        </w:r>
        <w:r w:rsidR="00C227AE">
          <w:rPr>
            <w:i/>
            <w:iCs/>
          </w:rPr>
          <w:t xml:space="preserve">P, eNB* and </w:t>
        </w:r>
        <w:r w:rsidR="00C227AE" w:rsidRPr="008F7F53">
          <w:rPr>
            <w:i/>
            <w:iCs/>
          </w:rPr>
          <w:t>ng-eNB-CU-CP</w:t>
        </w:r>
      </w:ins>
      <w:ins w:id="86" w:author="Ericsson User" w:date="2021-01-14T22:55:00Z">
        <w:r w:rsidR="00C227AE">
          <w:rPr>
            <w:i/>
            <w:iCs/>
          </w:rPr>
          <w:t>”</w:t>
        </w:r>
      </w:ins>
    </w:p>
    <w:p w14:paraId="08D05100" w14:textId="38BD59DB" w:rsidR="005E127B" w:rsidRPr="00A014C5" w:rsidRDefault="005E127B" w:rsidP="005E127B">
      <w:pPr>
        <w:rPr>
          <w:lang w:eastAsia="ja-JP"/>
        </w:rPr>
      </w:pPr>
      <w:r w:rsidRPr="00A014C5">
        <w:rPr>
          <w:rFonts w:hint="eastAsia"/>
          <w:lang w:eastAsia="ja-JP"/>
        </w:rPr>
        <w:t xml:space="preserve">The </w:t>
      </w:r>
      <w:r w:rsidRPr="00A014C5">
        <w:rPr>
          <w:lang w:eastAsia="ja-JP"/>
        </w:rPr>
        <w:t xml:space="preserve">gNB-CU-CP and gNB-CU-UP </w:t>
      </w:r>
      <w:r w:rsidRPr="00A014C5">
        <w:rPr>
          <w:rFonts w:hint="eastAsia"/>
          <w:lang w:eastAsia="ja-JP"/>
        </w:rPr>
        <w:t xml:space="preserve">shall support IPv6 (IETF RFC </w:t>
      </w:r>
      <w:r w:rsidRPr="00A014C5">
        <w:t xml:space="preserve">8200 </w:t>
      </w:r>
      <w:r w:rsidRPr="00A014C5">
        <w:rPr>
          <w:rFonts w:hint="eastAsia"/>
          <w:lang w:eastAsia="ja-JP"/>
        </w:rPr>
        <w:t>[</w:t>
      </w:r>
      <w:r w:rsidRPr="00A014C5">
        <w:rPr>
          <w:lang w:eastAsia="ja-JP"/>
        </w:rPr>
        <w:t>3</w:t>
      </w:r>
      <w:r w:rsidRPr="00A014C5">
        <w:rPr>
          <w:rFonts w:hint="eastAsia"/>
          <w:lang w:eastAsia="ja-JP"/>
        </w:rPr>
        <w:t>]) and/or IPv4 (IETF RFC 791 [</w:t>
      </w:r>
      <w:r w:rsidRPr="00A014C5">
        <w:rPr>
          <w:lang w:eastAsia="ja-JP"/>
        </w:rPr>
        <w:t>4</w:t>
      </w:r>
      <w:r w:rsidRPr="00A014C5">
        <w:rPr>
          <w:rFonts w:hint="eastAsia"/>
          <w:lang w:eastAsia="ja-JP"/>
        </w:rPr>
        <w:t>]).</w:t>
      </w:r>
    </w:p>
    <w:p w14:paraId="3AC02F3D" w14:textId="77777777" w:rsidR="005E127B" w:rsidRPr="00A014C5" w:rsidRDefault="005E127B" w:rsidP="005E127B">
      <w:pPr>
        <w:rPr>
          <w:lang w:eastAsia="ja-JP"/>
        </w:rPr>
      </w:pPr>
      <w:r w:rsidRPr="00A014C5">
        <w:rPr>
          <w:rFonts w:hint="eastAsia"/>
          <w:lang w:eastAsia="ja-JP"/>
        </w:rPr>
        <w:t xml:space="preserve">The IP layer of </w:t>
      </w:r>
      <w:r w:rsidRPr="00A014C5">
        <w:rPr>
          <w:lang w:eastAsia="ja-JP"/>
        </w:rPr>
        <w:t>E1</w:t>
      </w:r>
      <w:r w:rsidRPr="00A014C5">
        <w:rPr>
          <w:rFonts w:hint="eastAsia"/>
          <w:lang w:eastAsia="ja-JP"/>
        </w:rPr>
        <w:t xml:space="preserve"> only supports point-to-point transmission for delivering </w:t>
      </w:r>
      <w:r w:rsidRPr="00A014C5">
        <w:rPr>
          <w:lang w:eastAsia="ja-JP"/>
        </w:rPr>
        <w:t>E1</w:t>
      </w:r>
      <w:r w:rsidRPr="00A014C5">
        <w:rPr>
          <w:rFonts w:hint="eastAsia"/>
          <w:lang w:eastAsia="ja-JP"/>
        </w:rPr>
        <w:t>AP message.</w:t>
      </w:r>
    </w:p>
    <w:p w14:paraId="79E10083" w14:textId="77777777" w:rsidR="005E127B" w:rsidRPr="00A014C5" w:rsidRDefault="005E127B" w:rsidP="005E127B">
      <w:pPr>
        <w:rPr>
          <w:lang w:eastAsia="ja-JP"/>
        </w:rPr>
      </w:pPr>
      <w:r w:rsidRPr="00A014C5">
        <w:rPr>
          <w:rFonts w:hint="eastAsia"/>
          <w:lang w:eastAsia="ja-JP"/>
        </w:rPr>
        <w:t xml:space="preserve">The </w:t>
      </w:r>
      <w:r w:rsidRPr="00A014C5">
        <w:rPr>
          <w:lang w:eastAsia="ja-JP"/>
        </w:rPr>
        <w:t xml:space="preserve">gNB-CU-CP and gNB-CU-UP </w:t>
      </w:r>
      <w:r w:rsidRPr="00A014C5">
        <w:rPr>
          <w:rFonts w:hint="eastAsia"/>
          <w:lang w:eastAsia="ja-JP"/>
        </w:rPr>
        <w:t xml:space="preserve">shall support the </w:t>
      </w:r>
      <w:proofErr w:type="spellStart"/>
      <w:r w:rsidRPr="00A014C5">
        <w:rPr>
          <w:rFonts w:hint="eastAsia"/>
          <w:lang w:eastAsia="ja-JP"/>
        </w:rPr>
        <w:t>Diffserv</w:t>
      </w:r>
      <w:proofErr w:type="spellEnd"/>
      <w:r w:rsidRPr="00A014C5">
        <w:rPr>
          <w:rFonts w:hint="eastAsia"/>
          <w:lang w:eastAsia="ja-JP"/>
        </w:rPr>
        <w:t xml:space="preserve"> Code Point marking as described in IETF RFC 2474 [</w:t>
      </w:r>
      <w:r w:rsidRPr="00A014C5">
        <w:rPr>
          <w:lang w:eastAsia="ja-JP"/>
        </w:rPr>
        <w:t>5</w:t>
      </w:r>
      <w:r w:rsidRPr="00A014C5">
        <w:rPr>
          <w:rFonts w:hint="eastAsia"/>
          <w:lang w:eastAsia="ja-JP"/>
        </w:rPr>
        <w:t>].</w:t>
      </w:r>
    </w:p>
    <w:p w14:paraId="47DD9B20" w14:textId="77777777" w:rsidR="005E127B" w:rsidRPr="00A014C5" w:rsidRDefault="005E127B" w:rsidP="005E127B">
      <w:pPr>
        <w:pStyle w:val="Heading1"/>
        <w:rPr>
          <w:lang w:eastAsia="ja-JP"/>
        </w:rPr>
      </w:pPr>
      <w:bookmarkStart w:id="87" w:name="_Toc20955434"/>
      <w:bookmarkStart w:id="88" w:name="_Toc36556117"/>
      <w:bookmarkStart w:id="89" w:name="_Toc51762978"/>
      <w:r w:rsidRPr="00A014C5">
        <w:rPr>
          <w:lang w:eastAsia="ja-JP"/>
        </w:rPr>
        <w:t>7</w:t>
      </w:r>
      <w:r w:rsidRPr="00A014C5">
        <w:rPr>
          <w:lang w:eastAsia="ja-JP"/>
        </w:rPr>
        <w:tab/>
      </w:r>
      <w:r w:rsidRPr="00A014C5">
        <w:rPr>
          <w:rFonts w:hint="eastAsia"/>
          <w:lang w:eastAsia="ja-JP"/>
        </w:rPr>
        <w:t xml:space="preserve">Transport </w:t>
      </w:r>
      <w:r w:rsidRPr="00A014C5">
        <w:rPr>
          <w:lang w:eastAsia="ja-JP"/>
        </w:rPr>
        <w:t>l</w:t>
      </w:r>
      <w:r w:rsidRPr="00A014C5">
        <w:rPr>
          <w:rFonts w:hint="eastAsia"/>
          <w:lang w:eastAsia="ja-JP"/>
        </w:rPr>
        <w:t>ayer</w:t>
      </w:r>
      <w:bookmarkEnd w:id="87"/>
      <w:bookmarkEnd w:id="88"/>
      <w:bookmarkEnd w:id="89"/>
    </w:p>
    <w:p w14:paraId="69367A32" w14:textId="77777777" w:rsidR="00C227AE" w:rsidRPr="008F7F53" w:rsidRDefault="00C227AE" w:rsidP="00C227AE">
      <w:pPr>
        <w:rPr>
          <w:ins w:id="90" w:author="Ericsson User" w:date="2021-01-14T22:55:00Z"/>
          <w:i/>
          <w:iCs/>
          <w:lang w:eastAsia="ja-JP"/>
        </w:rPr>
      </w:pPr>
      <w:ins w:id="91" w:author="Ericsson User" w:date="2021-01-14T22:55:00Z">
        <w:r w:rsidRPr="008F7F53">
          <w:rPr>
            <w:i/>
            <w:iCs/>
            <w:lang w:eastAsia="ja-JP"/>
          </w:rPr>
          <w:t xml:space="preserve">Editor’s note; It is FFS how to apply the following section to </w:t>
        </w:r>
        <w:r w:rsidRPr="008F7F53">
          <w:rPr>
            <w:i/>
            <w:iCs/>
          </w:rPr>
          <w:t>eNB*, eNB-UP, ng-eNB-CU-CP and ng-eNB-CU-UP</w:t>
        </w:r>
        <w:r>
          <w:rPr>
            <w:i/>
            <w:iCs/>
          </w:rPr>
          <w:t xml:space="preserve">. For example a note at the beginning of the section could apply equivalence between </w:t>
        </w:r>
        <w:r w:rsidRPr="00C227AE">
          <w:rPr>
            <w:i/>
            <w:iCs/>
          </w:rPr>
          <w:t>gNB-CU-C</w:t>
        </w:r>
        <w:r>
          <w:rPr>
            <w:i/>
            <w:iCs/>
          </w:rPr>
          <w:t xml:space="preserve">P, eNB* and </w:t>
        </w:r>
        <w:r w:rsidRPr="008F7F53">
          <w:rPr>
            <w:i/>
            <w:iCs/>
          </w:rPr>
          <w:t>ng-eNB-CU-CP</w:t>
        </w:r>
        <w:r>
          <w:rPr>
            <w:i/>
            <w:iCs/>
          </w:rPr>
          <w:t>. Or each instance of “</w:t>
        </w:r>
        <w:r w:rsidRPr="00C227AE">
          <w:rPr>
            <w:i/>
            <w:iCs/>
          </w:rPr>
          <w:t>gNB-CU-C</w:t>
        </w:r>
        <w:r>
          <w:rPr>
            <w:i/>
            <w:iCs/>
          </w:rPr>
          <w:t>P” could be replaced by</w:t>
        </w:r>
        <w:r w:rsidRPr="00C227AE">
          <w:rPr>
            <w:i/>
            <w:iCs/>
          </w:rPr>
          <w:t xml:space="preserve"> </w:t>
        </w:r>
        <w:r>
          <w:rPr>
            <w:i/>
            <w:iCs/>
          </w:rPr>
          <w:t>“</w:t>
        </w:r>
        <w:r w:rsidRPr="00C227AE">
          <w:rPr>
            <w:i/>
            <w:iCs/>
          </w:rPr>
          <w:t>gNB-CU-C</w:t>
        </w:r>
        <w:r>
          <w:rPr>
            <w:i/>
            <w:iCs/>
          </w:rPr>
          <w:t xml:space="preserve">P, eNB* and </w:t>
        </w:r>
        <w:r w:rsidRPr="008F7F53">
          <w:rPr>
            <w:i/>
            <w:iCs/>
          </w:rPr>
          <w:t>ng-eNB-CU-CP</w:t>
        </w:r>
        <w:r>
          <w:rPr>
            <w:i/>
            <w:iCs/>
          </w:rPr>
          <w:t>”</w:t>
        </w:r>
      </w:ins>
    </w:p>
    <w:p w14:paraId="1B94E615" w14:textId="47A6E634" w:rsidR="005E127B" w:rsidRPr="00A014C5" w:rsidRDefault="005E127B" w:rsidP="005E127B">
      <w:pPr>
        <w:rPr>
          <w:rFonts w:eastAsia="MS Mincho"/>
        </w:rPr>
      </w:pPr>
      <w:r w:rsidRPr="00A014C5">
        <w:rPr>
          <w:lang w:eastAsia="ja-JP"/>
        </w:rPr>
        <w:t>SCTP (IETF RFC 4960 [6]) shall be supported as the transport layer of E1 signalling bearer.</w:t>
      </w:r>
      <w:r w:rsidRPr="00A014C5">
        <w:rPr>
          <w:rFonts w:eastAsia="MS Mincho"/>
        </w:rPr>
        <w:t xml:space="preserve"> The Payload Protocol Identifier assigned by IANA to be used by SCTP for the application layer protocol E1AP is 64 and 67 for DTLS over SCTP </w:t>
      </w:r>
      <w:r w:rsidRPr="00A014C5">
        <w:t>(IETF RFC 6083 [11])</w:t>
      </w:r>
      <w:r w:rsidRPr="00A014C5">
        <w:rPr>
          <w:rFonts w:eastAsia="MS Mincho"/>
        </w:rPr>
        <w:t>.</w:t>
      </w:r>
      <w:r>
        <w:rPr>
          <w:rFonts w:eastAsia="MS Mincho"/>
        </w:rPr>
        <w:t xml:space="preserve"> </w:t>
      </w:r>
      <w:r w:rsidRPr="00FC35ED">
        <w:t xml:space="preserve">The </w:t>
      </w:r>
      <w:r>
        <w:t xml:space="preserve">byte order of the </w:t>
      </w:r>
      <w:proofErr w:type="spellStart"/>
      <w:r>
        <w:t>ppid</w:t>
      </w:r>
      <w:proofErr w:type="spellEnd"/>
      <w:r w:rsidRPr="00FC35ED">
        <w:t xml:space="preserve"> shall be big</w:t>
      </w:r>
      <w:r>
        <w:t>-</w:t>
      </w:r>
      <w:r w:rsidRPr="00FC35ED">
        <w:t>endian</w:t>
      </w:r>
      <w:r>
        <w:t>.</w:t>
      </w:r>
    </w:p>
    <w:p w14:paraId="3A4B63BC" w14:textId="77777777" w:rsidR="005E127B" w:rsidRPr="00A014C5" w:rsidRDefault="005E127B" w:rsidP="005E127B">
      <w:pPr>
        <w:rPr>
          <w:rFonts w:eastAsia="MS Mincho"/>
          <w:lang w:eastAsia="ja-JP"/>
        </w:rPr>
      </w:pPr>
      <w:r w:rsidRPr="00A014C5">
        <w:rPr>
          <w:lang w:eastAsia="ja-JP"/>
        </w:rPr>
        <w:t xml:space="preserve">SCTP refers to the Stream Control Transmission Protocol developed by the </w:t>
      </w:r>
      <w:proofErr w:type="spellStart"/>
      <w:r w:rsidRPr="00A014C5">
        <w:rPr>
          <w:lang w:eastAsia="ja-JP"/>
        </w:rPr>
        <w:t>Sigtran</w:t>
      </w:r>
      <w:proofErr w:type="spellEnd"/>
      <w:r w:rsidRPr="00A014C5">
        <w:rPr>
          <w:lang w:eastAsia="ja-JP"/>
        </w:rPr>
        <w:t xml:space="preserve"> working group of the IETF for the purpose of transporting various signalling protocols over IP network.</w:t>
      </w:r>
    </w:p>
    <w:p w14:paraId="793DEE4C" w14:textId="77777777" w:rsidR="005E127B" w:rsidRPr="00A014C5" w:rsidRDefault="005E127B" w:rsidP="005E127B">
      <w:pPr>
        <w:rPr>
          <w:lang w:eastAsia="ja-JP"/>
        </w:rPr>
      </w:pPr>
      <w:r>
        <w:rPr>
          <w:lang w:eastAsia="ja-JP"/>
        </w:rPr>
        <w:t xml:space="preserve">The </w:t>
      </w:r>
      <w:r w:rsidRPr="00A014C5">
        <w:rPr>
          <w:lang w:eastAsia="ja-JP"/>
        </w:rPr>
        <w:t>gNB-CU-CP and gNB-CU-UP shall support a configuration with a single SCTP association per gNB-CU-CP/gNB-CU-UP pair. Configurations with multiple SCTP endpoints per gNB-CU-CP/gNB-CU-UP pair should be supported. When configurations with multiple SCTP associations are supported, the gNB-CU-CP or the gNB-CU-UP may request to dynamically add/remove SCTP associations between the gNB-CU-CP/gNB-CU-UP pair. Within the set of SCTP associations established between one gNB-CU-CP and gNB-CU-UP pair, a single SCTP association shall be employed for E1AP elementary procedures that utilize non-UE-associated signalling with the possibility of fail-over to a new association to enable robustness.</w:t>
      </w:r>
    </w:p>
    <w:p w14:paraId="57EBD2FE" w14:textId="77777777" w:rsidR="005E127B" w:rsidRPr="00A014C5" w:rsidRDefault="005E127B" w:rsidP="005E127B">
      <w:pPr>
        <w:rPr>
          <w:lang w:eastAsia="ja-JP"/>
        </w:rPr>
      </w:pPr>
      <w:r w:rsidRPr="00A014C5">
        <w:t xml:space="preserve">When the configuration with multiple SCTP endpoints per gNB-CU-UP is supported and gNB-CU-UP wants to add additional SCTP endpoints, the gNB-CU-UP Configuration Update procedure shall be the first E1AP procedure triggered on an additional TNLA of an already setup E1 interface instance after the TNL association has become </w:t>
      </w:r>
      <w:r w:rsidRPr="00A014C5">
        <w:lastRenderedPageBreak/>
        <w:t>operational, and the gNB-CU-CP shall</w:t>
      </w:r>
      <w:r w:rsidRPr="00A014C5">
        <w:rPr>
          <w:noProof/>
        </w:rPr>
        <w:t xml:space="preserve"> associate the TNLA to the E1 interface instance using the included gNB-CU-UP ID.</w:t>
      </w:r>
    </w:p>
    <w:p w14:paraId="0D0A3E02" w14:textId="77777777" w:rsidR="005E127B" w:rsidRPr="00A014C5" w:rsidRDefault="005E127B" w:rsidP="005E127B">
      <w:pPr>
        <w:rPr>
          <w:rFonts w:eastAsia="MS Mincho"/>
        </w:rPr>
      </w:pPr>
      <w:r w:rsidRPr="00A014C5">
        <w:rPr>
          <w:lang w:eastAsia="ja-JP"/>
        </w:rPr>
        <w:t xml:space="preserve">Either the gNB-CU-CP or gNB-CU-UP </w:t>
      </w:r>
      <w:r w:rsidRPr="00A014C5">
        <w:rPr>
          <w:rFonts w:hint="eastAsia"/>
          <w:lang w:eastAsia="ja-JP"/>
        </w:rPr>
        <w:t xml:space="preserve">shall </w:t>
      </w:r>
      <w:r w:rsidRPr="00A014C5">
        <w:rPr>
          <w:rFonts w:eastAsia="MS Mincho"/>
          <w:lang w:eastAsia="ja-JP"/>
        </w:rPr>
        <w:t>establish the</w:t>
      </w:r>
      <w:r w:rsidRPr="00A014C5">
        <w:rPr>
          <w:lang w:eastAsia="ja-JP"/>
        </w:rPr>
        <w:t xml:space="preserve"> first SCTP association.</w:t>
      </w:r>
      <w:r w:rsidRPr="00A014C5">
        <w:t xml:space="preserve"> The additional SCTP associations are established by the gNB-CU-UP.</w:t>
      </w:r>
      <w:r w:rsidRPr="00A014C5">
        <w:rPr>
          <w:rFonts w:eastAsia="MS Mincho"/>
        </w:rPr>
        <w:t xml:space="preserve"> The SCTP Destination Port number value to be used for E1AP is 38462 which is assigned by IANA.</w:t>
      </w:r>
      <w:r w:rsidRPr="00A014C5">
        <w:t xml:space="preserve"> When </w:t>
      </w:r>
      <w:r w:rsidRPr="00A014C5">
        <w:rPr>
          <w:lang w:eastAsia="ja-JP"/>
        </w:rPr>
        <w:t>the gNB-CU-CP requests to dynamically add additional SCTP associations between the gNB-CU-CP/gNB-CU-UP pair</w:t>
      </w:r>
      <w:r w:rsidRPr="00A014C5">
        <w:t xml:space="preserve">, the gNB-CU-CP port is selected and signalled by the gNB-CU-CP to the gNB-CU-UP, and it can be port number value 38462 or any dynamic port </w:t>
      </w:r>
      <w:r>
        <w:t xml:space="preserve">value </w:t>
      </w:r>
      <w:r w:rsidRPr="00A014C5">
        <w:t>as defined by IETF RFC 6335 [12].</w:t>
      </w:r>
    </w:p>
    <w:p w14:paraId="5CF97D22" w14:textId="77777777" w:rsidR="005E127B" w:rsidRPr="00A014C5" w:rsidRDefault="005E127B" w:rsidP="005E127B">
      <w:pPr>
        <w:rPr>
          <w:rFonts w:eastAsia="MS Mincho"/>
          <w:lang w:eastAsia="ja-JP"/>
        </w:rPr>
      </w:pPr>
      <w:r w:rsidRPr="00A014C5">
        <w:rPr>
          <w:lang w:eastAsia="ja-JP"/>
        </w:rPr>
        <w:t>Between one gNB-CU-CP and gNB-CU-UP pair</w:t>
      </w:r>
      <w:r w:rsidRPr="00A014C5">
        <w:rPr>
          <w:rFonts w:eastAsia="MS Mincho"/>
          <w:lang w:eastAsia="ja-JP"/>
        </w:rPr>
        <w:t>:</w:t>
      </w:r>
    </w:p>
    <w:p w14:paraId="6A427A35" w14:textId="77777777" w:rsidR="005E127B" w:rsidRPr="00A014C5" w:rsidRDefault="005E127B" w:rsidP="005E127B">
      <w:pPr>
        <w:pStyle w:val="B10"/>
        <w:rPr>
          <w:lang w:eastAsia="ja-JP"/>
        </w:rPr>
      </w:pPr>
      <w:r w:rsidRPr="00A014C5">
        <w:rPr>
          <w:rFonts w:eastAsia="MS Mincho"/>
          <w:lang w:eastAsia="ja-JP"/>
        </w:rPr>
        <w:t>-</w:t>
      </w:r>
      <w:r w:rsidRPr="00A014C5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A</w:t>
      </w:r>
      <w:r w:rsidRPr="00A014C5">
        <w:rPr>
          <w:lang w:eastAsia="ja-JP"/>
        </w:rPr>
        <w:t xml:space="preserve"> single</w:t>
      </w:r>
      <w:r w:rsidRPr="00A014C5">
        <w:rPr>
          <w:rFonts w:eastAsia="MS Mincho"/>
        </w:rPr>
        <w:t xml:space="preserve"> pair of stream identifiers </w:t>
      </w:r>
      <w:r w:rsidRPr="00A014C5">
        <w:rPr>
          <w:lang w:eastAsia="ja-JP"/>
        </w:rPr>
        <w:t xml:space="preserve">shall be </w:t>
      </w:r>
      <w:r w:rsidRPr="00A014C5">
        <w:rPr>
          <w:rFonts w:eastAsia="MS Mincho"/>
          <w:lang w:eastAsia="ja-JP"/>
        </w:rPr>
        <w:t>reserved</w:t>
      </w:r>
      <w:r w:rsidRPr="00A014C5">
        <w:rPr>
          <w:lang w:eastAsia="ja-JP"/>
        </w:rPr>
        <w:t xml:space="preserve"> over an SCTP association</w:t>
      </w:r>
      <w:r w:rsidRPr="00A014C5">
        <w:rPr>
          <w:rFonts w:eastAsia="MS Mincho"/>
          <w:lang w:eastAsia="ja-JP"/>
        </w:rPr>
        <w:t xml:space="preserve"> for the sole </w:t>
      </w:r>
      <w:r w:rsidRPr="00A014C5">
        <w:rPr>
          <w:lang w:eastAsia="ja-JP"/>
        </w:rPr>
        <w:t xml:space="preserve">use </w:t>
      </w:r>
      <w:r w:rsidRPr="00A014C5">
        <w:rPr>
          <w:rFonts w:eastAsia="MS Mincho"/>
          <w:lang w:eastAsia="ja-JP"/>
        </w:rPr>
        <w:t>of</w:t>
      </w:r>
      <w:r w:rsidRPr="00A014C5">
        <w:rPr>
          <w:lang w:eastAsia="ja-JP"/>
        </w:rPr>
        <w:t xml:space="preserve"> E1AP elementary procedures that utilize non UE-associated signalling.</w:t>
      </w:r>
    </w:p>
    <w:p w14:paraId="135742EF" w14:textId="77777777" w:rsidR="005E127B" w:rsidRPr="00A014C5" w:rsidRDefault="005E127B" w:rsidP="005E127B">
      <w:pPr>
        <w:pStyle w:val="B10"/>
        <w:rPr>
          <w:rFonts w:eastAsia="MS Mincho"/>
          <w:lang w:eastAsia="ja-JP"/>
        </w:rPr>
      </w:pPr>
      <w:r w:rsidRPr="00A014C5">
        <w:rPr>
          <w:rFonts w:eastAsia="MS Mincho"/>
        </w:rPr>
        <w:t>-</w:t>
      </w:r>
      <w:r w:rsidRPr="00A014C5">
        <w:rPr>
          <w:rFonts w:eastAsia="MS Mincho"/>
        </w:rPr>
        <w:tab/>
        <w:t>At least one pair</w:t>
      </w:r>
      <w:r w:rsidRPr="00A014C5">
        <w:rPr>
          <w:lang w:eastAsia="ja-JP"/>
        </w:rPr>
        <w:t xml:space="preserve"> </w:t>
      </w:r>
      <w:r w:rsidRPr="00A014C5">
        <w:rPr>
          <w:rFonts w:eastAsia="MS Mincho"/>
        </w:rPr>
        <w:t xml:space="preserve">of stream identifiers </w:t>
      </w:r>
      <w:r w:rsidRPr="00A014C5">
        <w:t xml:space="preserve">over one or several SCTP associations </w:t>
      </w:r>
      <w:r w:rsidRPr="00A014C5">
        <w:rPr>
          <w:rFonts w:eastAsia="MS Mincho"/>
          <w:lang w:eastAsia="ja-JP"/>
        </w:rPr>
        <w:t xml:space="preserve">shall </w:t>
      </w:r>
      <w:r w:rsidRPr="00A014C5">
        <w:rPr>
          <w:lang w:eastAsia="ja-JP"/>
        </w:rPr>
        <w:t xml:space="preserve">be </w:t>
      </w:r>
      <w:r w:rsidRPr="00A014C5">
        <w:rPr>
          <w:rFonts w:eastAsia="MS Mincho"/>
          <w:lang w:eastAsia="ja-JP"/>
        </w:rPr>
        <w:t xml:space="preserve">reserved for the sole </w:t>
      </w:r>
      <w:r w:rsidRPr="00A014C5">
        <w:rPr>
          <w:lang w:eastAsia="ja-JP"/>
        </w:rPr>
        <w:t xml:space="preserve">use </w:t>
      </w:r>
      <w:r w:rsidRPr="00A014C5">
        <w:rPr>
          <w:rFonts w:eastAsia="MS Mincho"/>
          <w:lang w:eastAsia="ja-JP"/>
        </w:rPr>
        <w:t>of</w:t>
      </w:r>
      <w:r w:rsidRPr="00A014C5">
        <w:rPr>
          <w:lang w:eastAsia="ja-JP"/>
        </w:rPr>
        <w:t xml:space="preserve"> E1AP elementary procedures that utilize UE-associated signalling. </w:t>
      </w:r>
      <w:r w:rsidRPr="00A014C5">
        <w:rPr>
          <w:rFonts w:eastAsia="MS Mincho"/>
          <w:lang w:eastAsia="ja-JP"/>
        </w:rPr>
        <w:t>However, a few pairs (i.e. more than one) should be reserved.</w:t>
      </w:r>
    </w:p>
    <w:p w14:paraId="15AF9215" w14:textId="77777777" w:rsidR="005E127B" w:rsidRPr="00A014C5" w:rsidRDefault="005E127B" w:rsidP="005E127B">
      <w:pPr>
        <w:pStyle w:val="B10"/>
        <w:rPr>
          <w:rFonts w:eastAsia="MS Mincho"/>
          <w:lang w:eastAsia="ja-JP"/>
        </w:rPr>
      </w:pPr>
      <w:r w:rsidRPr="00A014C5">
        <w:rPr>
          <w:rFonts w:eastAsia="MS Mincho"/>
          <w:lang w:eastAsia="ja-JP"/>
        </w:rPr>
        <w:t>-</w:t>
      </w:r>
      <w:r w:rsidRPr="00A014C5">
        <w:rPr>
          <w:rFonts w:eastAsia="MS Mincho"/>
          <w:lang w:eastAsia="ja-JP"/>
        </w:rPr>
        <w:tab/>
      </w:r>
      <w:r w:rsidRPr="00A014C5">
        <w:rPr>
          <w:lang w:eastAsia="ja-JP"/>
        </w:rPr>
        <w:t xml:space="preserve">For a </w:t>
      </w:r>
      <w:r w:rsidRPr="00A014C5">
        <w:rPr>
          <w:rFonts w:eastAsia="MS Mincho"/>
          <w:lang w:eastAsia="ja-JP"/>
        </w:rPr>
        <w:t>single UE-associated signalling</w:t>
      </w:r>
      <w:r w:rsidRPr="00A014C5">
        <w:rPr>
          <w:lang w:eastAsia="ja-JP"/>
        </w:rPr>
        <w:t xml:space="preserve"> the gNB-CU-CP and the gNB-CU-UP</w:t>
      </w:r>
      <w:r w:rsidRPr="00A014C5">
        <w:rPr>
          <w:rFonts w:eastAsia="MS Mincho"/>
          <w:lang w:eastAsia="ja-JP"/>
        </w:rPr>
        <w:t xml:space="preserve"> </w:t>
      </w:r>
      <w:r w:rsidRPr="00A014C5">
        <w:rPr>
          <w:lang w:eastAsia="ja-JP"/>
        </w:rPr>
        <w:t>shall use</w:t>
      </w:r>
      <w:r w:rsidRPr="00A014C5">
        <w:rPr>
          <w:rFonts w:eastAsia="MS Mincho"/>
        </w:rPr>
        <w:t xml:space="preserve"> one</w:t>
      </w:r>
      <w:r w:rsidRPr="00A014C5">
        <w:t xml:space="preserve"> SCTP association and one</w:t>
      </w:r>
      <w:r w:rsidRPr="00A014C5">
        <w:rPr>
          <w:rFonts w:eastAsia="MS Mincho"/>
        </w:rPr>
        <w:t xml:space="preserve"> SCTP stream</w:t>
      </w:r>
      <w:r w:rsidRPr="00A014C5">
        <w:t>,</w:t>
      </w:r>
      <w:r w:rsidRPr="00A014C5">
        <w:rPr>
          <w:rFonts w:eastAsia="MS PGothic"/>
          <w:lang w:eastAsia="ja-JP"/>
        </w:rPr>
        <w:t xml:space="preserve"> and the SCTP association/stream should not be changed during the communication of the UE-associated signalling un</w:t>
      </w:r>
      <w:r>
        <w:rPr>
          <w:rFonts w:eastAsia="MS PGothic"/>
          <w:lang w:eastAsia="ja-JP"/>
        </w:rPr>
        <w:t>til</w:t>
      </w:r>
      <w:r w:rsidRPr="00A014C5">
        <w:rPr>
          <w:rFonts w:eastAsia="MS PGothic"/>
          <w:lang w:eastAsia="ja-JP"/>
        </w:rPr>
        <w:t xml:space="preserve"> </w:t>
      </w:r>
      <w:r>
        <w:rPr>
          <w:rFonts w:eastAsia="MS PGothic"/>
          <w:lang w:eastAsia="ja-JP"/>
        </w:rPr>
        <w:t xml:space="preserve">after </w:t>
      </w:r>
      <w:r w:rsidRPr="00FE7973">
        <w:rPr>
          <w:rFonts w:eastAsia="MS PGothic"/>
          <w:lang w:eastAsia="ja-JP"/>
        </w:rPr>
        <w:t>current SCTP association is failed, or</w:t>
      </w:r>
      <w:r w:rsidRPr="00A014C5">
        <w:rPr>
          <w:rFonts w:eastAsia="MS PGothic"/>
          <w:lang w:eastAsia="ja-JP"/>
        </w:rPr>
        <w:t xml:space="preserve"> TNL binding update is performed</w:t>
      </w:r>
      <w:r w:rsidRPr="00A014C5">
        <w:rPr>
          <w:rFonts w:eastAsia="MS Mincho"/>
          <w:lang w:eastAsia="ja-JP"/>
        </w:rPr>
        <w:t>.</w:t>
      </w:r>
    </w:p>
    <w:p w14:paraId="0B83FF82" w14:textId="77777777" w:rsidR="005E127B" w:rsidRPr="00A014C5" w:rsidRDefault="005E127B" w:rsidP="005E127B">
      <w:pPr>
        <w:rPr>
          <w:rFonts w:eastAsia="MS Mincho"/>
          <w:lang w:eastAsia="ja-JP"/>
        </w:rPr>
      </w:pPr>
      <w:r w:rsidRPr="00A014C5">
        <w:rPr>
          <w:lang w:eastAsia="ja-JP"/>
        </w:rPr>
        <w:t xml:space="preserve">Transport </w:t>
      </w:r>
      <w:r w:rsidRPr="00A014C5">
        <w:rPr>
          <w:rFonts w:eastAsia="MS Mincho"/>
          <w:lang w:eastAsia="ja-JP"/>
        </w:rPr>
        <w:t>network</w:t>
      </w:r>
      <w:r w:rsidRPr="00A014C5">
        <w:rPr>
          <w:lang w:eastAsia="ja-JP"/>
        </w:rPr>
        <w:t xml:space="preserve"> r</w:t>
      </w:r>
      <w:r w:rsidRPr="00A014C5">
        <w:rPr>
          <w:rFonts w:eastAsia="MS Mincho"/>
        </w:rPr>
        <w:t xml:space="preserve">edundancy </w:t>
      </w:r>
      <w:r w:rsidRPr="00A014C5">
        <w:rPr>
          <w:lang w:eastAsia="ja-JP"/>
        </w:rPr>
        <w:t>may be</w:t>
      </w:r>
      <w:r w:rsidRPr="00A014C5">
        <w:rPr>
          <w:rFonts w:eastAsia="MS Mincho"/>
        </w:rPr>
        <w:t xml:space="preserve"> achieved by SCTP multi-homing between two end-points, of which one or both is assigned with multiple IP addresses. SCTP end-points shall support a multi-homed remote SCTP end-point. </w:t>
      </w:r>
      <w:r w:rsidRPr="00A014C5">
        <w:rPr>
          <w:rFonts w:eastAsia="Batang"/>
          <w:bCs/>
          <w:lang w:eastAsia="ko-KR"/>
        </w:rPr>
        <w:t xml:space="preserve">For SCTP endpoint redundancy an INIT may be sent from </w:t>
      </w:r>
      <w:r>
        <w:rPr>
          <w:rFonts w:eastAsia="Batang"/>
          <w:bCs/>
          <w:lang w:eastAsia="ko-KR"/>
        </w:rPr>
        <w:t xml:space="preserve">a </w:t>
      </w:r>
      <w:r w:rsidRPr="00A014C5">
        <w:rPr>
          <w:rFonts w:eastAsia="Batang"/>
          <w:bCs/>
          <w:lang w:eastAsia="ko-KR"/>
        </w:rPr>
        <w:t xml:space="preserve">gNB-CU-CP or </w:t>
      </w:r>
      <w:r>
        <w:rPr>
          <w:rFonts w:eastAsia="Batang"/>
          <w:bCs/>
          <w:lang w:eastAsia="ko-KR"/>
        </w:rPr>
        <w:t xml:space="preserve">a </w:t>
      </w:r>
      <w:r w:rsidRPr="00A014C5">
        <w:rPr>
          <w:rFonts w:eastAsia="Batang"/>
          <w:bCs/>
          <w:lang w:eastAsia="ko-KR"/>
        </w:rPr>
        <w:t xml:space="preserve">gNB-CU-UP, at any time for an already established SCTP association, which shall be handled as defined in IETF RFC 4960 [6] in </w:t>
      </w:r>
      <w:r w:rsidRPr="00A014C5">
        <w:rPr>
          <w:rFonts w:eastAsia="MS Mincho"/>
          <w:bCs/>
          <w:lang w:eastAsia="ja-JP"/>
        </w:rPr>
        <w:t>sub clause</w:t>
      </w:r>
      <w:r w:rsidRPr="00A014C5">
        <w:rPr>
          <w:rFonts w:eastAsia="Batang"/>
          <w:bCs/>
          <w:lang w:eastAsia="ko-KR"/>
        </w:rPr>
        <w:t xml:space="preserve"> 5.2.</w:t>
      </w:r>
    </w:p>
    <w:p w14:paraId="61EDC377" w14:textId="77777777" w:rsidR="005E127B" w:rsidRPr="00A014C5" w:rsidRDefault="005E127B" w:rsidP="005E127B">
      <w:pPr>
        <w:rPr>
          <w:rFonts w:eastAsia="MS Mincho"/>
          <w:lang w:eastAsia="ja-JP"/>
        </w:rPr>
      </w:pPr>
      <w:r w:rsidRPr="00A014C5">
        <w:rPr>
          <w:lang w:eastAsia="ja-JP"/>
        </w:rPr>
        <w:t xml:space="preserve">The </w:t>
      </w:r>
      <w:r w:rsidRPr="00A014C5">
        <w:rPr>
          <w:rFonts w:eastAsia="MS Mincho"/>
        </w:rPr>
        <w:t xml:space="preserve">SCTP </w:t>
      </w:r>
      <w:r w:rsidRPr="00A014C5">
        <w:rPr>
          <w:lang w:eastAsia="ja-JP"/>
        </w:rPr>
        <w:t>congestion</w:t>
      </w:r>
      <w:r w:rsidRPr="00A014C5">
        <w:rPr>
          <w:rFonts w:eastAsia="MS Mincho"/>
        </w:rPr>
        <w:t xml:space="preserve"> control may, using an implementation specific mechanism, initiate higher layer protocols to reduce the </w:t>
      </w:r>
      <w:r w:rsidRPr="00A014C5">
        <w:rPr>
          <w:lang w:eastAsia="ja-JP"/>
        </w:rPr>
        <w:t xml:space="preserve">signalling </w:t>
      </w:r>
      <w:r w:rsidRPr="00A014C5">
        <w:rPr>
          <w:rFonts w:eastAsia="MS Mincho"/>
        </w:rPr>
        <w:t>traffic at the source and prioritise certain messages.</w:t>
      </w:r>
    </w:p>
    <w:p w14:paraId="2D740DCC" w14:textId="5FE7FAE2" w:rsidR="007C33AF" w:rsidRDefault="00667535" w:rsidP="00667535">
      <w:pPr>
        <w:jc w:val="center"/>
      </w:pPr>
      <w:r w:rsidRPr="00CE4033">
        <w:rPr>
          <w:color w:val="FF0000"/>
        </w:rPr>
        <w:t>&lt;&lt;&lt;&lt;&lt;&lt;&lt;&lt;&lt;&lt;&lt;&lt;&lt;&lt;&lt;&lt;&lt;&lt;&lt;&lt;</w:t>
      </w:r>
      <w:r>
        <w:rPr>
          <w:color w:val="FF0000"/>
        </w:rPr>
        <w:t xml:space="preserve"> End of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sectPr w:rsidR="007C33AF" w:rsidSect="00667535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6485FE" w14:textId="77777777" w:rsidR="00407F2F" w:rsidRDefault="00407F2F">
      <w:r>
        <w:separator/>
      </w:r>
    </w:p>
  </w:endnote>
  <w:endnote w:type="continuationSeparator" w:id="0">
    <w:p w14:paraId="61EA9C84" w14:textId="77777777" w:rsidR="00407F2F" w:rsidRDefault="00407F2F">
      <w:r>
        <w:continuationSeparator/>
      </w:r>
    </w:p>
  </w:endnote>
  <w:endnote w:type="continuationNotice" w:id="1">
    <w:p w14:paraId="4A93BC2A" w14:textId="77777777" w:rsidR="00407F2F" w:rsidRDefault="00407F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5C1A84" w14:textId="77777777" w:rsidR="00407F2F" w:rsidRDefault="00407F2F">
      <w:r>
        <w:separator/>
      </w:r>
    </w:p>
  </w:footnote>
  <w:footnote w:type="continuationSeparator" w:id="0">
    <w:p w14:paraId="731F041E" w14:textId="77777777" w:rsidR="00407F2F" w:rsidRDefault="00407F2F">
      <w:r>
        <w:continuationSeparator/>
      </w:r>
    </w:p>
  </w:footnote>
  <w:footnote w:type="continuationNotice" w:id="1">
    <w:p w14:paraId="4DBF47C3" w14:textId="77777777" w:rsidR="00407F2F" w:rsidRDefault="00407F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999AE" w14:textId="77777777" w:rsidR="00103A32" w:rsidRDefault="00103A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103A32" w:rsidRDefault="00103A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103A32" w:rsidRDefault="00103A3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103A32" w:rsidRDefault="00103A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7D5396"/>
    <w:multiLevelType w:val="hybridMultilevel"/>
    <w:tmpl w:val="15C22818"/>
    <w:lvl w:ilvl="0" w:tplc="692E6FBC">
      <w:start w:val="20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7032AF1"/>
    <w:multiLevelType w:val="hybridMultilevel"/>
    <w:tmpl w:val="59C07B4E"/>
    <w:lvl w:ilvl="0" w:tplc="68ACFB6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3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1"/>
  </w:num>
  <w:num w:numId="7">
    <w:abstractNumId w:val="29"/>
  </w:num>
  <w:num w:numId="8">
    <w:abstractNumId w:val="21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13"/>
  </w:num>
  <w:num w:numId="19">
    <w:abstractNumId w:val="33"/>
  </w:num>
  <w:num w:numId="20">
    <w:abstractNumId w:val="27"/>
  </w:num>
  <w:num w:numId="21">
    <w:abstractNumId w:val="28"/>
  </w:num>
  <w:num w:numId="22">
    <w:abstractNumId w:val="24"/>
  </w:num>
  <w:num w:numId="23">
    <w:abstractNumId w:val="30"/>
  </w:num>
  <w:num w:numId="24">
    <w:abstractNumId w:val="35"/>
  </w:num>
  <w:num w:numId="25">
    <w:abstractNumId w:val="25"/>
  </w:num>
  <w:num w:numId="26">
    <w:abstractNumId w:val="34"/>
  </w:num>
  <w:num w:numId="27">
    <w:abstractNumId w:val="37"/>
  </w:num>
  <w:num w:numId="28">
    <w:abstractNumId w:val="16"/>
  </w:num>
  <w:num w:numId="29">
    <w:abstractNumId w:val="36"/>
  </w:num>
  <w:num w:numId="30">
    <w:abstractNumId w:val="26"/>
  </w:num>
  <w:num w:numId="31">
    <w:abstractNumId w:val="19"/>
  </w:num>
  <w:num w:numId="32">
    <w:abstractNumId w:val="15"/>
  </w:num>
  <w:num w:numId="33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8"/>
  </w:num>
  <w:num w:numId="35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  <w:num w:numId="37">
    <w:abstractNumId w:val="2"/>
  </w:num>
  <w:num w:numId="38">
    <w:abstractNumId w:val="1"/>
  </w:num>
  <w:num w:numId="39">
    <w:abstractNumId w:val="0"/>
  </w:num>
  <w:num w:numId="40">
    <w:abstractNumId w:val="40"/>
  </w:num>
  <w:num w:numId="41">
    <w:abstractNumId w:val="31"/>
  </w:num>
  <w:num w:numId="42">
    <w:abstractNumId w:val="32"/>
  </w:num>
  <w:num w:numId="43">
    <w:abstractNumId w:val="18"/>
  </w:num>
  <w:num w:numId="4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F0"/>
    <w:rsid w:val="00015071"/>
    <w:rsid w:val="00022E4A"/>
    <w:rsid w:val="00024DFF"/>
    <w:rsid w:val="00032C60"/>
    <w:rsid w:val="000428F1"/>
    <w:rsid w:val="00050D14"/>
    <w:rsid w:val="00056861"/>
    <w:rsid w:val="0006006D"/>
    <w:rsid w:val="0007015A"/>
    <w:rsid w:val="00091C95"/>
    <w:rsid w:val="00095248"/>
    <w:rsid w:val="000A5AB0"/>
    <w:rsid w:val="000A6394"/>
    <w:rsid w:val="000B2B08"/>
    <w:rsid w:val="000B7FED"/>
    <w:rsid w:val="000C038A"/>
    <w:rsid w:val="000C6598"/>
    <w:rsid w:val="000D3AAC"/>
    <w:rsid w:val="000D517E"/>
    <w:rsid w:val="000F068C"/>
    <w:rsid w:val="001016E1"/>
    <w:rsid w:val="00103A32"/>
    <w:rsid w:val="00103F01"/>
    <w:rsid w:val="001132CF"/>
    <w:rsid w:val="00114738"/>
    <w:rsid w:val="00126F79"/>
    <w:rsid w:val="00132D34"/>
    <w:rsid w:val="0014102F"/>
    <w:rsid w:val="00145D43"/>
    <w:rsid w:val="00150674"/>
    <w:rsid w:val="0017465E"/>
    <w:rsid w:val="00192C46"/>
    <w:rsid w:val="001A08B3"/>
    <w:rsid w:val="001A315C"/>
    <w:rsid w:val="001A3625"/>
    <w:rsid w:val="001A464B"/>
    <w:rsid w:val="001A603A"/>
    <w:rsid w:val="001A7B60"/>
    <w:rsid w:val="001B1958"/>
    <w:rsid w:val="001B52F0"/>
    <w:rsid w:val="001B7A65"/>
    <w:rsid w:val="001D1713"/>
    <w:rsid w:val="001D4DC2"/>
    <w:rsid w:val="001D5CAA"/>
    <w:rsid w:val="001E41F3"/>
    <w:rsid w:val="00200DA5"/>
    <w:rsid w:val="002107B3"/>
    <w:rsid w:val="0021389F"/>
    <w:rsid w:val="00240D54"/>
    <w:rsid w:val="00245C21"/>
    <w:rsid w:val="002469DF"/>
    <w:rsid w:val="0026004D"/>
    <w:rsid w:val="00260756"/>
    <w:rsid w:val="00261D4F"/>
    <w:rsid w:val="002640DD"/>
    <w:rsid w:val="002644F5"/>
    <w:rsid w:val="00275D12"/>
    <w:rsid w:val="002767DC"/>
    <w:rsid w:val="00284FEB"/>
    <w:rsid w:val="002850EE"/>
    <w:rsid w:val="00285488"/>
    <w:rsid w:val="00285EC1"/>
    <w:rsid w:val="002860C4"/>
    <w:rsid w:val="002B5741"/>
    <w:rsid w:val="002D1849"/>
    <w:rsid w:val="00305409"/>
    <w:rsid w:val="00323A68"/>
    <w:rsid w:val="00333ADC"/>
    <w:rsid w:val="00341843"/>
    <w:rsid w:val="00341E80"/>
    <w:rsid w:val="003446E2"/>
    <w:rsid w:val="00346D09"/>
    <w:rsid w:val="00347D76"/>
    <w:rsid w:val="003579DB"/>
    <w:rsid w:val="003602A0"/>
    <w:rsid w:val="0036055B"/>
    <w:rsid w:val="003609EF"/>
    <w:rsid w:val="0036231A"/>
    <w:rsid w:val="00374DD4"/>
    <w:rsid w:val="00381EEC"/>
    <w:rsid w:val="00386C2F"/>
    <w:rsid w:val="003A6D80"/>
    <w:rsid w:val="003D5E5E"/>
    <w:rsid w:val="003E1A36"/>
    <w:rsid w:val="003E294E"/>
    <w:rsid w:val="003F2DCB"/>
    <w:rsid w:val="003F7C0F"/>
    <w:rsid w:val="004047A1"/>
    <w:rsid w:val="004063A3"/>
    <w:rsid w:val="00407F2F"/>
    <w:rsid w:val="00410371"/>
    <w:rsid w:val="004242F1"/>
    <w:rsid w:val="00434A5E"/>
    <w:rsid w:val="0043691A"/>
    <w:rsid w:val="004522D3"/>
    <w:rsid w:val="00456DA7"/>
    <w:rsid w:val="00463E91"/>
    <w:rsid w:val="00480A3D"/>
    <w:rsid w:val="00485F34"/>
    <w:rsid w:val="004B75B7"/>
    <w:rsid w:val="004D3940"/>
    <w:rsid w:val="004E5314"/>
    <w:rsid w:val="004F11F6"/>
    <w:rsid w:val="004F2079"/>
    <w:rsid w:val="00505289"/>
    <w:rsid w:val="00514686"/>
    <w:rsid w:val="0051580D"/>
    <w:rsid w:val="00520B52"/>
    <w:rsid w:val="00521615"/>
    <w:rsid w:val="00522B91"/>
    <w:rsid w:val="005429B8"/>
    <w:rsid w:val="00546E8A"/>
    <w:rsid w:val="00547111"/>
    <w:rsid w:val="00563659"/>
    <w:rsid w:val="00571E63"/>
    <w:rsid w:val="00577DC3"/>
    <w:rsid w:val="00584230"/>
    <w:rsid w:val="00592D74"/>
    <w:rsid w:val="005949A2"/>
    <w:rsid w:val="005A255E"/>
    <w:rsid w:val="005C7387"/>
    <w:rsid w:val="005E127B"/>
    <w:rsid w:val="005E2C44"/>
    <w:rsid w:val="005E2E28"/>
    <w:rsid w:val="005E4CE1"/>
    <w:rsid w:val="00621188"/>
    <w:rsid w:val="00624E25"/>
    <w:rsid w:val="006257ED"/>
    <w:rsid w:val="006534D7"/>
    <w:rsid w:val="00656DF1"/>
    <w:rsid w:val="00662DBE"/>
    <w:rsid w:val="00667535"/>
    <w:rsid w:val="00673AE7"/>
    <w:rsid w:val="00675837"/>
    <w:rsid w:val="00690711"/>
    <w:rsid w:val="00695808"/>
    <w:rsid w:val="006A5DFC"/>
    <w:rsid w:val="006B3FF7"/>
    <w:rsid w:val="006B46FB"/>
    <w:rsid w:val="006C0ABA"/>
    <w:rsid w:val="006D1756"/>
    <w:rsid w:val="006D64B1"/>
    <w:rsid w:val="006E21FB"/>
    <w:rsid w:val="00700AA8"/>
    <w:rsid w:val="00725287"/>
    <w:rsid w:val="007302A5"/>
    <w:rsid w:val="00736223"/>
    <w:rsid w:val="00751D08"/>
    <w:rsid w:val="00754A1D"/>
    <w:rsid w:val="00762F3F"/>
    <w:rsid w:val="007678ED"/>
    <w:rsid w:val="00767A3E"/>
    <w:rsid w:val="00777533"/>
    <w:rsid w:val="007866AE"/>
    <w:rsid w:val="00792342"/>
    <w:rsid w:val="007977A8"/>
    <w:rsid w:val="007A3069"/>
    <w:rsid w:val="007B18F4"/>
    <w:rsid w:val="007B19D2"/>
    <w:rsid w:val="007B512A"/>
    <w:rsid w:val="007B522E"/>
    <w:rsid w:val="007C2097"/>
    <w:rsid w:val="007C33AF"/>
    <w:rsid w:val="007C45FB"/>
    <w:rsid w:val="007D43AA"/>
    <w:rsid w:val="007D6A07"/>
    <w:rsid w:val="007F7259"/>
    <w:rsid w:val="008040A8"/>
    <w:rsid w:val="00817046"/>
    <w:rsid w:val="008279FA"/>
    <w:rsid w:val="008334CD"/>
    <w:rsid w:val="00840946"/>
    <w:rsid w:val="00847F5F"/>
    <w:rsid w:val="00853986"/>
    <w:rsid w:val="00856902"/>
    <w:rsid w:val="008626E7"/>
    <w:rsid w:val="00870EE7"/>
    <w:rsid w:val="00870F79"/>
    <w:rsid w:val="0087354C"/>
    <w:rsid w:val="00881098"/>
    <w:rsid w:val="008863B9"/>
    <w:rsid w:val="0088771B"/>
    <w:rsid w:val="008A45A6"/>
    <w:rsid w:val="008B36FF"/>
    <w:rsid w:val="008B73C4"/>
    <w:rsid w:val="008D2535"/>
    <w:rsid w:val="008D2F86"/>
    <w:rsid w:val="008D5794"/>
    <w:rsid w:val="008E5CEE"/>
    <w:rsid w:val="008E72A5"/>
    <w:rsid w:val="008F686C"/>
    <w:rsid w:val="008F7F53"/>
    <w:rsid w:val="00900051"/>
    <w:rsid w:val="009148DE"/>
    <w:rsid w:val="00941E30"/>
    <w:rsid w:val="00943163"/>
    <w:rsid w:val="00945CC3"/>
    <w:rsid w:val="0096045C"/>
    <w:rsid w:val="009612BA"/>
    <w:rsid w:val="00962917"/>
    <w:rsid w:val="009777D9"/>
    <w:rsid w:val="00991B88"/>
    <w:rsid w:val="00991DBF"/>
    <w:rsid w:val="00995950"/>
    <w:rsid w:val="009A3658"/>
    <w:rsid w:val="009A5753"/>
    <w:rsid w:val="009A579D"/>
    <w:rsid w:val="009C0354"/>
    <w:rsid w:val="009C10F5"/>
    <w:rsid w:val="009C77E0"/>
    <w:rsid w:val="009D55B2"/>
    <w:rsid w:val="009E3297"/>
    <w:rsid w:val="009E6F41"/>
    <w:rsid w:val="009F411E"/>
    <w:rsid w:val="009F734F"/>
    <w:rsid w:val="00A15E58"/>
    <w:rsid w:val="00A22334"/>
    <w:rsid w:val="00A246B6"/>
    <w:rsid w:val="00A419A3"/>
    <w:rsid w:val="00A47E70"/>
    <w:rsid w:val="00A50CF0"/>
    <w:rsid w:val="00A610DA"/>
    <w:rsid w:val="00A61FCF"/>
    <w:rsid w:val="00A67491"/>
    <w:rsid w:val="00A7671C"/>
    <w:rsid w:val="00A840EA"/>
    <w:rsid w:val="00A922E8"/>
    <w:rsid w:val="00AA137C"/>
    <w:rsid w:val="00AA2CBC"/>
    <w:rsid w:val="00AC2AA3"/>
    <w:rsid w:val="00AC5820"/>
    <w:rsid w:val="00AC61D4"/>
    <w:rsid w:val="00AD1CD8"/>
    <w:rsid w:val="00AF55E1"/>
    <w:rsid w:val="00AF746C"/>
    <w:rsid w:val="00B062C2"/>
    <w:rsid w:val="00B15265"/>
    <w:rsid w:val="00B258BB"/>
    <w:rsid w:val="00B34DD5"/>
    <w:rsid w:val="00B428D6"/>
    <w:rsid w:val="00B47F08"/>
    <w:rsid w:val="00B67B97"/>
    <w:rsid w:val="00B921F1"/>
    <w:rsid w:val="00B968C8"/>
    <w:rsid w:val="00B97652"/>
    <w:rsid w:val="00BA3EC5"/>
    <w:rsid w:val="00BA51D9"/>
    <w:rsid w:val="00BB5DFC"/>
    <w:rsid w:val="00BD279D"/>
    <w:rsid w:val="00BD6BB8"/>
    <w:rsid w:val="00BE7BAB"/>
    <w:rsid w:val="00C227AE"/>
    <w:rsid w:val="00C26405"/>
    <w:rsid w:val="00C64635"/>
    <w:rsid w:val="00C66BA2"/>
    <w:rsid w:val="00C80703"/>
    <w:rsid w:val="00C83368"/>
    <w:rsid w:val="00C852AE"/>
    <w:rsid w:val="00C86EAA"/>
    <w:rsid w:val="00C95985"/>
    <w:rsid w:val="00CC5026"/>
    <w:rsid w:val="00CC68D0"/>
    <w:rsid w:val="00CD69C7"/>
    <w:rsid w:val="00CE2457"/>
    <w:rsid w:val="00D03F9A"/>
    <w:rsid w:val="00D06D51"/>
    <w:rsid w:val="00D135B1"/>
    <w:rsid w:val="00D24991"/>
    <w:rsid w:val="00D3385A"/>
    <w:rsid w:val="00D50255"/>
    <w:rsid w:val="00D539E1"/>
    <w:rsid w:val="00D62D1A"/>
    <w:rsid w:val="00D64237"/>
    <w:rsid w:val="00D66520"/>
    <w:rsid w:val="00D83F86"/>
    <w:rsid w:val="00DA21D8"/>
    <w:rsid w:val="00DA5E81"/>
    <w:rsid w:val="00DA6957"/>
    <w:rsid w:val="00DA7CE4"/>
    <w:rsid w:val="00DB57E1"/>
    <w:rsid w:val="00DD407F"/>
    <w:rsid w:val="00DE34CF"/>
    <w:rsid w:val="00DE4E21"/>
    <w:rsid w:val="00DE7E22"/>
    <w:rsid w:val="00DF02BC"/>
    <w:rsid w:val="00E00BB6"/>
    <w:rsid w:val="00E13F3D"/>
    <w:rsid w:val="00E16DCA"/>
    <w:rsid w:val="00E26006"/>
    <w:rsid w:val="00E318CA"/>
    <w:rsid w:val="00E34898"/>
    <w:rsid w:val="00E40F99"/>
    <w:rsid w:val="00E55D03"/>
    <w:rsid w:val="00E86132"/>
    <w:rsid w:val="00E95E47"/>
    <w:rsid w:val="00E96057"/>
    <w:rsid w:val="00EA4A9B"/>
    <w:rsid w:val="00EB09B7"/>
    <w:rsid w:val="00EB202B"/>
    <w:rsid w:val="00EC7A79"/>
    <w:rsid w:val="00EE38E1"/>
    <w:rsid w:val="00EE7D7C"/>
    <w:rsid w:val="00F004AC"/>
    <w:rsid w:val="00F00A41"/>
    <w:rsid w:val="00F10D1E"/>
    <w:rsid w:val="00F1538D"/>
    <w:rsid w:val="00F1592F"/>
    <w:rsid w:val="00F25D98"/>
    <w:rsid w:val="00F300FB"/>
    <w:rsid w:val="00F3281F"/>
    <w:rsid w:val="00F42DBA"/>
    <w:rsid w:val="00F66B28"/>
    <w:rsid w:val="00F66F93"/>
    <w:rsid w:val="00F86267"/>
    <w:rsid w:val="00F9128B"/>
    <w:rsid w:val="00FA29EB"/>
    <w:rsid w:val="00FB53B4"/>
    <w:rsid w:val="00FB6386"/>
    <w:rsid w:val="00FC1426"/>
    <w:rsid w:val="00FF5145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,TAL + Bold,Left:  0,2 cm,45 cm,After:  0 pt,First line:  0,08 ch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paragraph" w:styleId="NormalWeb">
    <w:name w:val="Normal (Web)"/>
    <w:basedOn w:val="Normal"/>
    <w:uiPriority w:val="99"/>
    <w:unhideWhenUsed/>
    <w:rsid w:val="00F3281F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F3281F"/>
    <w:rPr>
      <w:rFonts w:ascii="CG Times (WN)" w:hAnsi="CG Times (WN)" w:hint="default"/>
      <w:i/>
      <w:iCs/>
    </w:rPr>
  </w:style>
  <w:style w:type="character" w:customStyle="1" w:styleId="NOChar">
    <w:name w:val="NO Char"/>
    <w:qFormat/>
    <w:rsid w:val="00103A32"/>
  </w:style>
  <w:style w:type="character" w:customStyle="1" w:styleId="B3Char">
    <w:name w:val="B3 Char"/>
    <w:link w:val="B3"/>
    <w:rsid w:val="00103A3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03A3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103A3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103A3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103A32"/>
    <w:rPr>
      <w:color w:val="2B579A"/>
      <w:shd w:val="clear" w:color="auto" w:fill="E6E6E6"/>
    </w:rPr>
  </w:style>
  <w:style w:type="character" w:customStyle="1" w:styleId="msoins0">
    <w:name w:val="msoins"/>
    <w:rsid w:val="00103A32"/>
  </w:style>
  <w:style w:type="character" w:customStyle="1" w:styleId="EditorsNoteZchn">
    <w:name w:val="Editor's Note Zchn"/>
    <w:rsid w:val="00103A32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Left0">
    <w:name w:val="TAL + Left:  0"/>
    <w:aliases w:val="4 cm"/>
    <w:basedOn w:val="TAL"/>
    <w:rsid w:val="00103A32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103A32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TALLeft1">
    <w:name w:val="TAL + Left:  1"/>
    <w:aliases w:val="00 cm"/>
    <w:basedOn w:val="TAL"/>
    <w:link w:val="TALLeft100cmCharChar"/>
    <w:rsid w:val="00103A32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103A32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103A32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1">
    <w:name w:val="a"/>
    <w:basedOn w:val="CRCoverPage"/>
    <w:rsid w:val="00103A32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103A3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03A32"/>
    <w:rPr>
      <w:rFonts w:ascii="Arial" w:hAnsi="Arial"/>
      <w:b/>
      <w:lang w:val="en-GB" w:eastAsia="en-GB"/>
    </w:rPr>
  </w:style>
  <w:style w:type="character" w:customStyle="1" w:styleId="TAHCar">
    <w:name w:val="TAH Car"/>
    <w:rsid w:val="00103A32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1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9EAD0B-8AFC-4132-AC73-9ACA0D4BF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3224</TotalTime>
  <Pages>5</Pages>
  <Words>1636</Words>
  <Characters>9000</Characters>
  <Application>Microsoft Office Word</Application>
  <DocSecurity>0</DocSecurity>
  <Lines>264</Lines>
  <Paragraphs>163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88</cp:revision>
  <cp:lastPrinted>1900-01-01T08:00:00Z</cp:lastPrinted>
  <dcterms:created xsi:type="dcterms:W3CDTF">2019-05-17T17:36:00Z</dcterms:created>
  <dcterms:modified xsi:type="dcterms:W3CDTF">2021-01-14T23:40:00Z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